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0F" w:rsidRPr="007B2DD3" w:rsidRDefault="00C1660F" w:rsidP="007B2D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32"/>
          <w:szCs w:val="32"/>
          <w:lang w:eastAsia="ru-RU"/>
        </w:rPr>
      </w:pPr>
      <w:r w:rsidRPr="00A62C90">
        <w:rPr>
          <w:rFonts w:ascii="Arial" w:hAnsi="Arial" w:cs="Arial"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C1660F" w:rsidRDefault="00C1660F" w:rsidP="000E5C5D">
      <w:pPr>
        <w:jc w:val="center"/>
        <w:rPr>
          <w:b/>
          <w:sz w:val="32"/>
        </w:rPr>
      </w:pPr>
    </w:p>
    <w:p w:rsidR="00C1660F" w:rsidRDefault="00C1660F" w:rsidP="000E5C5D">
      <w:pPr>
        <w:jc w:val="center"/>
        <w:rPr>
          <w:b/>
          <w:sz w:val="32"/>
        </w:rPr>
      </w:pPr>
    </w:p>
    <w:p w:rsidR="00C1660F" w:rsidRDefault="00C1660F" w:rsidP="000E5C5D">
      <w:pPr>
        <w:jc w:val="center"/>
      </w:pPr>
      <w:r>
        <w:rPr>
          <w:b/>
          <w:sz w:val="32"/>
        </w:rPr>
        <w:t>Администрация города Кирсанова</w:t>
      </w:r>
    </w:p>
    <w:p w:rsidR="00C1660F" w:rsidRDefault="00C1660F" w:rsidP="000E5C5D">
      <w:pPr>
        <w:pStyle w:val="Heading1"/>
        <w:numPr>
          <w:ilvl w:val="0"/>
          <w:numId w:val="9"/>
        </w:numPr>
      </w:pPr>
      <w:r>
        <w:t>Тамбовской области</w:t>
      </w:r>
    </w:p>
    <w:p w:rsidR="00C1660F" w:rsidRDefault="00C1660F" w:rsidP="000E5C5D">
      <w:pPr>
        <w:jc w:val="center"/>
        <w:rPr>
          <w:b/>
          <w:sz w:val="32"/>
        </w:rPr>
      </w:pPr>
    </w:p>
    <w:p w:rsidR="00C1660F" w:rsidRDefault="00C1660F" w:rsidP="000E5C5D">
      <w:pPr>
        <w:pStyle w:val="Heading2"/>
        <w:numPr>
          <w:ilvl w:val="1"/>
          <w:numId w:val="9"/>
        </w:numPr>
      </w:pPr>
      <w:r>
        <w:t>ПОСТАНОВЛЕНИЕ</w:t>
      </w:r>
    </w:p>
    <w:p w:rsidR="00C1660F" w:rsidRDefault="00C1660F" w:rsidP="000E5C5D">
      <w:pPr>
        <w:jc w:val="center"/>
        <w:rPr>
          <w:b/>
          <w:sz w:val="48"/>
        </w:rPr>
      </w:pPr>
    </w:p>
    <w:p w:rsidR="00C1660F" w:rsidRDefault="00C1660F" w:rsidP="000E5C5D">
      <w:pPr>
        <w:autoSpaceDE w:val="0"/>
        <w:jc w:val="both"/>
      </w:pPr>
      <w:r>
        <w:rPr>
          <w:b/>
          <w:szCs w:val="28"/>
        </w:rPr>
        <w:t xml:space="preserve">« 09 » сентября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  <w:szCs w:val="28"/>
          </w:rPr>
          <w:t>2024 г</w:t>
        </w:r>
      </w:smartTag>
      <w:r>
        <w:rPr>
          <w:b/>
          <w:szCs w:val="28"/>
        </w:rPr>
        <w:t>.                   г. Кирсанов                                   № 619</w:t>
      </w:r>
    </w:p>
    <w:p w:rsidR="00C1660F" w:rsidRPr="007B2DD3" w:rsidRDefault="00C1660F" w:rsidP="007B2DD3">
      <w:pPr>
        <w:widowControl w:val="0"/>
        <w:shd w:val="clear" w:color="auto" w:fill="FFFFFF"/>
        <w:autoSpaceDE w:val="0"/>
        <w:autoSpaceDN w:val="0"/>
        <w:adjustRightInd w:val="0"/>
        <w:spacing w:line="432" w:lineRule="exact"/>
        <w:ind w:right="2" w:firstLine="720"/>
        <w:jc w:val="center"/>
        <w:rPr>
          <w:rFonts w:ascii="Arial" w:hAnsi="Arial" w:cs="Arial"/>
          <w:color w:val="000000"/>
          <w:spacing w:val="-7"/>
          <w:sz w:val="48"/>
          <w:szCs w:val="48"/>
          <w:lang w:eastAsia="ru-RU"/>
        </w:rPr>
      </w:pPr>
    </w:p>
    <w:p w:rsidR="00C1660F" w:rsidRPr="007B2DD3" w:rsidRDefault="00C1660F" w:rsidP="00B254DB">
      <w:pPr>
        <w:rPr>
          <w:szCs w:val="28"/>
        </w:rPr>
      </w:pPr>
    </w:p>
    <w:p w:rsidR="00C1660F" w:rsidRPr="00650F62" w:rsidRDefault="00C1660F" w:rsidP="00971602">
      <w:pPr>
        <w:outlineLvl w:val="0"/>
        <w:rPr>
          <w:color w:val="000000"/>
          <w:szCs w:val="28"/>
        </w:rPr>
      </w:pPr>
      <w:r w:rsidRPr="00650F62">
        <w:rPr>
          <w:color w:val="000000"/>
          <w:szCs w:val="28"/>
        </w:rPr>
        <w:t xml:space="preserve">О создании приемного эвакуационного пункта на территории </w:t>
      </w:r>
      <w:r w:rsidRPr="00650F62">
        <w:rPr>
          <w:szCs w:val="28"/>
        </w:rPr>
        <w:t xml:space="preserve">города Кирсанова Тамбовской области </w:t>
      </w:r>
    </w:p>
    <w:p w:rsidR="00C1660F" w:rsidRPr="00650F62" w:rsidRDefault="00C1660F" w:rsidP="00971602">
      <w:pPr>
        <w:ind w:right="5103"/>
        <w:rPr>
          <w:szCs w:val="28"/>
        </w:rPr>
      </w:pPr>
    </w:p>
    <w:p w:rsidR="00C1660F" w:rsidRDefault="00C1660F" w:rsidP="00971602">
      <w:pPr>
        <w:ind w:firstLine="567"/>
        <w:jc w:val="both"/>
        <w:rPr>
          <w:color w:val="000000"/>
          <w:szCs w:val="28"/>
        </w:rPr>
      </w:pPr>
      <w:r w:rsidRPr="00650F62">
        <w:rPr>
          <w:color w:val="000000"/>
          <w:szCs w:val="28"/>
        </w:rPr>
        <w:t>В соответствии с Федеральным законом от 12 февраля 1998 года № 28-ФЗ «О гражданской обороне», постановлением Правительства Российской Федерации от 19 сентября 2022 № 1654 «Об утверждении Правил проведения эвакуационных мероприятий при угрозе возникновения или возникновении чрезвычайных ситуаций природного и техногенного характера», постановлением администрации Тамбовской области от 08.07.2010 № 811 «Об организации эвакуации населения, материальных и культурных ценностей Тамбовской области в безопасные районы» администрация города</w:t>
      </w:r>
      <w:r w:rsidRPr="00650F62">
        <w:rPr>
          <w:i/>
          <w:szCs w:val="28"/>
        </w:rPr>
        <w:t xml:space="preserve"> </w:t>
      </w:r>
      <w:r w:rsidRPr="00650F62">
        <w:rPr>
          <w:color w:val="000000"/>
          <w:szCs w:val="28"/>
        </w:rPr>
        <w:t>постановляет:</w:t>
      </w:r>
    </w:p>
    <w:p w:rsidR="00C1660F" w:rsidRPr="00650F62" w:rsidRDefault="00C1660F" w:rsidP="00971602">
      <w:pPr>
        <w:ind w:firstLine="567"/>
        <w:jc w:val="both"/>
        <w:rPr>
          <w:color w:val="000000"/>
          <w:szCs w:val="28"/>
        </w:rPr>
      </w:pPr>
      <w:r w:rsidRPr="00650F62">
        <w:rPr>
          <w:color w:val="000000"/>
          <w:szCs w:val="28"/>
        </w:rPr>
        <w:t>1. Создать на территории города Кирсанова Тамбовской области приемный эвакуационный пункт согласно приложению № 1.</w:t>
      </w:r>
    </w:p>
    <w:p w:rsidR="00C1660F" w:rsidRPr="00650F62" w:rsidRDefault="00C1660F" w:rsidP="006D753F">
      <w:pPr>
        <w:ind w:firstLine="567"/>
        <w:jc w:val="both"/>
        <w:rPr>
          <w:color w:val="000000"/>
          <w:szCs w:val="28"/>
        </w:rPr>
      </w:pPr>
      <w:r w:rsidRPr="00650F62">
        <w:rPr>
          <w:color w:val="000000"/>
          <w:szCs w:val="28"/>
        </w:rPr>
        <w:t>2. Утвердить положение о приемном эвакуационном пункте (далее - ПЭП) согласно приложению № 2.</w:t>
      </w:r>
    </w:p>
    <w:p w:rsidR="00C1660F" w:rsidRPr="00650F62" w:rsidRDefault="00C1660F" w:rsidP="00A62C90">
      <w:pPr>
        <w:ind w:firstLine="540"/>
        <w:jc w:val="both"/>
        <w:rPr>
          <w:color w:val="000000"/>
          <w:szCs w:val="28"/>
        </w:rPr>
      </w:pPr>
      <w:r w:rsidRPr="00650F62">
        <w:rPr>
          <w:color w:val="000000"/>
          <w:szCs w:val="28"/>
        </w:rPr>
        <w:t xml:space="preserve">3. Утвердить состав </w:t>
      </w:r>
      <w:r>
        <w:rPr>
          <w:color w:val="000000"/>
          <w:szCs w:val="28"/>
        </w:rPr>
        <w:t>ПЭП</w:t>
      </w:r>
      <w:r w:rsidRPr="00650F62">
        <w:rPr>
          <w:color w:val="000000"/>
          <w:szCs w:val="28"/>
        </w:rPr>
        <w:t xml:space="preserve"> согласно приложению № 3.</w:t>
      </w:r>
    </w:p>
    <w:p w:rsidR="00C1660F" w:rsidRPr="00650F62" w:rsidRDefault="00C1660F" w:rsidP="00A62C90">
      <w:pPr>
        <w:ind w:firstLine="540"/>
        <w:jc w:val="both"/>
        <w:rPr>
          <w:color w:val="000000"/>
          <w:szCs w:val="28"/>
        </w:rPr>
      </w:pPr>
      <w:r w:rsidRPr="00650F62">
        <w:rPr>
          <w:color w:val="000000"/>
          <w:szCs w:val="28"/>
        </w:rPr>
        <w:t>4.Утвердить функциональные обязанности должностных лиц ПЭП согласно приложению № 4.</w:t>
      </w:r>
    </w:p>
    <w:p w:rsidR="00C1660F" w:rsidRPr="00650F62" w:rsidRDefault="00C1660F" w:rsidP="00A62C90">
      <w:pPr>
        <w:ind w:firstLine="540"/>
        <w:jc w:val="both"/>
        <w:outlineLvl w:val="0"/>
        <w:rPr>
          <w:szCs w:val="28"/>
        </w:rPr>
      </w:pPr>
      <w:r w:rsidRPr="00650F62">
        <w:rPr>
          <w:szCs w:val="28"/>
        </w:rPr>
        <w:t>5. Признать утратившими силу постановление администрации города от 16.10.2012 № 1424 «</w:t>
      </w:r>
      <w:r w:rsidRPr="00650F62">
        <w:rPr>
          <w:color w:val="000000"/>
          <w:szCs w:val="28"/>
        </w:rPr>
        <w:t>О внесении изменений в постановление администрации города от 12.07.2010 №716 « О создании эвакоприемной комиссии на территории города Кирсанова</w:t>
      </w:r>
      <w:r w:rsidRPr="00650F62">
        <w:rPr>
          <w:szCs w:val="28"/>
        </w:rPr>
        <w:t>»</w:t>
      </w:r>
    </w:p>
    <w:p w:rsidR="00C1660F" w:rsidRPr="00650F62" w:rsidRDefault="00C1660F" w:rsidP="00A62C90">
      <w:pPr>
        <w:ind w:firstLine="540"/>
        <w:jc w:val="both"/>
        <w:rPr>
          <w:szCs w:val="28"/>
        </w:rPr>
      </w:pPr>
      <w:r w:rsidRPr="00650F62">
        <w:rPr>
          <w:color w:val="000000"/>
          <w:spacing w:val="-1"/>
          <w:szCs w:val="28"/>
        </w:rPr>
        <w:t>6.</w:t>
      </w:r>
      <w:r w:rsidRPr="00650F62">
        <w:rPr>
          <w:szCs w:val="28"/>
        </w:rPr>
        <w:t xml:space="preserve">Разместить (опубликовать) настоящее постановление в </w:t>
      </w:r>
      <w:r>
        <w:rPr>
          <w:szCs w:val="28"/>
        </w:rPr>
        <w:t xml:space="preserve">сетевом издании </w:t>
      </w:r>
      <w:r w:rsidRPr="00650F62">
        <w:rPr>
          <w:szCs w:val="28"/>
        </w:rPr>
        <w:t>«</w:t>
      </w:r>
      <w:r>
        <w:rPr>
          <w:szCs w:val="28"/>
        </w:rPr>
        <w:t>Кирсанов.Онлайн</w:t>
      </w:r>
      <w:r w:rsidRPr="00650F62">
        <w:rPr>
          <w:szCs w:val="28"/>
        </w:rPr>
        <w:t>» и на официальном сайте администрации города.</w:t>
      </w:r>
    </w:p>
    <w:p w:rsidR="00C1660F" w:rsidRDefault="00C1660F" w:rsidP="00A62C90">
      <w:pPr>
        <w:ind w:firstLine="540"/>
        <w:jc w:val="both"/>
        <w:rPr>
          <w:color w:val="000000"/>
          <w:spacing w:val="-5"/>
          <w:szCs w:val="28"/>
        </w:rPr>
      </w:pPr>
      <w:r w:rsidRPr="00650F62">
        <w:rPr>
          <w:szCs w:val="28"/>
        </w:rPr>
        <w:t xml:space="preserve">7. </w:t>
      </w:r>
      <w:r w:rsidRPr="00650F62">
        <w:rPr>
          <w:color w:val="000000"/>
          <w:spacing w:val="-4"/>
          <w:szCs w:val="28"/>
        </w:rPr>
        <w:t>Контроль за исполнением настоящего постановления возложить на</w:t>
      </w:r>
      <w:r w:rsidRPr="00650F62">
        <w:rPr>
          <w:color w:val="000000"/>
          <w:spacing w:val="-5"/>
          <w:szCs w:val="28"/>
        </w:rPr>
        <w:t>заместителя главы администрации города С.М.Плуталова</w:t>
      </w:r>
    </w:p>
    <w:p w:rsidR="00C1660F" w:rsidRDefault="00C1660F" w:rsidP="00650F62">
      <w:pPr>
        <w:ind w:left="-480"/>
        <w:jc w:val="both"/>
        <w:rPr>
          <w:szCs w:val="28"/>
        </w:rPr>
      </w:pPr>
    </w:p>
    <w:p w:rsidR="00C1660F" w:rsidRPr="00650F62" w:rsidRDefault="00C1660F" w:rsidP="00256156">
      <w:pPr>
        <w:jc w:val="both"/>
        <w:rPr>
          <w:szCs w:val="28"/>
        </w:rPr>
      </w:pPr>
      <w:r w:rsidRPr="00650F62">
        <w:rPr>
          <w:szCs w:val="28"/>
        </w:rPr>
        <w:t>Глава города                                                                                           С.А.Павлов</w:t>
      </w:r>
    </w:p>
    <w:p w:rsidR="00C1660F" w:rsidRDefault="00C1660F" w:rsidP="006D753F">
      <w:pPr>
        <w:ind w:firstLine="567"/>
        <w:jc w:val="both"/>
        <w:rPr>
          <w:color w:val="000000"/>
          <w:szCs w:val="28"/>
        </w:rPr>
      </w:pPr>
    </w:p>
    <w:p w:rsidR="00C1660F" w:rsidRDefault="00C1660F" w:rsidP="00EC21E1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EC21E1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EC21E1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EC21E1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Pr="00EC21E1" w:rsidRDefault="00C1660F" w:rsidP="00EC21E1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 w:rsidRPr="00EC21E1">
        <w:rPr>
          <w:color w:val="000000"/>
          <w:szCs w:val="28"/>
          <w:lang w:eastAsia="ru-RU"/>
        </w:rPr>
        <w:t xml:space="preserve">Приложение №1 </w:t>
      </w:r>
    </w:p>
    <w:p w:rsidR="00C1660F" w:rsidRPr="00EC21E1" w:rsidRDefault="00C1660F" w:rsidP="00EC21E1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 w:rsidRPr="00EC21E1">
        <w:rPr>
          <w:color w:val="000000"/>
          <w:szCs w:val="28"/>
          <w:lang w:eastAsia="ru-RU"/>
        </w:rPr>
        <w:t>Утвержден</w:t>
      </w:r>
    </w:p>
    <w:p w:rsidR="00C1660F" w:rsidRPr="00EC21E1" w:rsidRDefault="00C1660F" w:rsidP="00EC21E1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 w:rsidRPr="00EC21E1">
        <w:rPr>
          <w:color w:val="000000"/>
          <w:szCs w:val="28"/>
          <w:lang w:eastAsia="ru-RU"/>
        </w:rPr>
        <w:t xml:space="preserve">постановлением администрации </w:t>
      </w:r>
      <w:r>
        <w:rPr>
          <w:color w:val="000000"/>
          <w:szCs w:val="28"/>
          <w:lang w:eastAsia="ru-RU"/>
        </w:rPr>
        <w:t>города</w:t>
      </w:r>
    </w:p>
    <w:p w:rsidR="00C1660F" w:rsidRPr="00EC21E1" w:rsidRDefault="00C1660F" w:rsidP="00EC21E1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от 09 сентября № 619</w:t>
      </w:r>
    </w:p>
    <w:p w:rsidR="00C1660F" w:rsidRDefault="00C1660F" w:rsidP="00B60823"/>
    <w:p w:rsidR="00C1660F" w:rsidRDefault="00C1660F" w:rsidP="00B60823"/>
    <w:p w:rsidR="00C1660F" w:rsidRDefault="00C1660F" w:rsidP="008977DF">
      <w:pPr>
        <w:jc w:val="center"/>
      </w:pPr>
      <w:r>
        <w:t>СПИСОК</w:t>
      </w:r>
    </w:p>
    <w:p w:rsidR="00C1660F" w:rsidRDefault="00C1660F" w:rsidP="008977DF">
      <w:pPr>
        <w:jc w:val="center"/>
      </w:pPr>
      <w:r>
        <w:t xml:space="preserve">приемных эвакопунктов, расположенных на территории города </w:t>
      </w:r>
    </w:p>
    <w:p w:rsidR="00C1660F" w:rsidRDefault="00C1660F" w:rsidP="00875D31">
      <w:pPr>
        <w:jc w:val="center"/>
      </w:pPr>
      <w:r>
        <w:t xml:space="preserve"> Кирсанова Тамбовской области</w:t>
      </w:r>
    </w:p>
    <w:p w:rsidR="00C1660F" w:rsidRDefault="00C1660F" w:rsidP="008977DF">
      <w:pPr>
        <w:jc w:val="right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8"/>
        <w:gridCol w:w="5366"/>
        <w:gridCol w:w="3232"/>
      </w:tblGrid>
      <w:tr w:rsidR="00C1660F" w:rsidRPr="00C55BA8" w:rsidTr="00875D31">
        <w:tc>
          <w:tcPr>
            <w:tcW w:w="1008" w:type="dxa"/>
          </w:tcPr>
          <w:p w:rsidR="00C1660F" w:rsidRDefault="00C1660F" w:rsidP="00EC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1660F" w:rsidRPr="00C55BA8" w:rsidRDefault="00C1660F" w:rsidP="00EC2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366" w:type="dxa"/>
          </w:tcPr>
          <w:p w:rsidR="00C1660F" w:rsidRPr="00C55BA8" w:rsidRDefault="00C1660F" w:rsidP="00D64184">
            <w:pPr>
              <w:jc w:val="center"/>
              <w:rPr>
                <w:sz w:val="24"/>
                <w:szCs w:val="24"/>
              </w:rPr>
            </w:pPr>
            <w:r w:rsidRPr="00C55BA8">
              <w:rPr>
                <w:sz w:val="24"/>
                <w:szCs w:val="24"/>
              </w:rPr>
              <w:t>Место расположения ПЭП</w:t>
            </w:r>
          </w:p>
        </w:tc>
        <w:tc>
          <w:tcPr>
            <w:tcW w:w="3232" w:type="dxa"/>
          </w:tcPr>
          <w:p w:rsidR="00C1660F" w:rsidRPr="00C55BA8" w:rsidRDefault="00C1660F" w:rsidP="00D64184">
            <w:pPr>
              <w:jc w:val="center"/>
              <w:rPr>
                <w:sz w:val="24"/>
                <w:szCs w:val="24"/>
              </w:rPr>
            </w:pPr>
            <w:r w:rsidRPr="00C55BA8">
              <w:rPr>
                <w:sz w:val="24"/>
                <w:szCs w:val="24"/>
              </w:rPr>
              <w:t>Фамилия, имя, отчество начальника ПЭП, должность</w:t>
            </w:r>
          </w:p>
        </w:tc>
      </w:tr>
      <w:tr w:rsidR="00C1660F" w:rsidRPr="00F35912" w:rsidTr="00875D31">
        <w:tc>
          <w:tcPr>
            <w:tcW w:w="1008" w:type="dxa"/>
          </w:tcPr>
          <w:p w:rsidR="00C1660F" w:rsidRPr="00F35912" w:rsidRDefault="00C1660F" w:rsidP="00A01A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66" w:type="dxa"/>
          </w:tcPr>
          <w:p w:rsidR="00C1660F" w:rsidRPr="00F35912" w:rsidRDefault="00C1660F" w:rsidP="00D64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Тамбовская область , город Кирсанов, ул. Советская, д3</w:t>
            </w:r>
          </w:p>
        </w:tc>
        <w:tc>
          <w:tcPr>
            <w:tcW w:w="3232" w:type="dxa"/>
          </w:tcPr>
          <w:p w:rsidR="00C1660F" w:rsidRPr="00F35912" w:rsidRDefault="00C1660F" w:rsidP="00D641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Лачкова Надежда Николаевна, директор МБУК центр досуга «Золотой Витязь»</w:t>
            </w:r>
          </w:p>
        </w:tc>
      </w:tr>
    </w:tbl>
    <w:p w:rsidR="00C1660F" w:rsidRDefault="00C1660F" w:rsidP="008977DF"/>
    <w:p w:rsidR="00C1660F" w:rsidRDefault="00C1660F" w:rsidP="008977DF">
      <w:pPr>
        <w:jc w:val="center"/>
        <w:sectPr w:rsidR="00C1660F" w:rsidSect="00930B9B">
          <w:headerReference w:type="default" r:id="rId8"/>
          <w:pgSz w:w="11906" w:h="16838"/>
          <w:pgMar w:top="851" w:right="850" w:bottom="851" w:left="1701" w:header="708" w:footer="708" w:gutter="0"/>
          <w:cols w:space="708"/>
          <w:titlePg/>
          <w:docGrid w:linePitch="381"/>
        </w:sectPr>
      </w:pPr>
    </w:p>
    <w:p w:rsidR="00C1660F" w:rsidRPr="00EC21E1" w:rsidRDefault="00C1660F" w:rsidP="001A5453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Приложение №2</w:t>
      </w:r>
      <w:r w:rsidRPr="00EC21E1">
        <w:rPr>
          <w:color w:val="000000"/>
          <w:szCs w:val="28"/>
          <w:lang w:eastAsia="ru-RU"/>
        </w:rPr>
        <w:t xml:space="preserve"> </w:t>
      </w:r>
    </w:p>
    <w:p w:rsidR="00C1660F" w:rsidRPr="00EC21E1" w:rsidRDefault="00C1660F" w:rsidP="001A5453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 w:rsidRPr="00EC21E1">
        <w:rPr>
          <w:color w:val="000000"/>
          <w:szCs w:val="28"/>
          <w:lang w:eastAsia="ru-RU"/>
        </w:rPr>
        <w:t>Утвержден</w:t>
      </w:r>
      <w:r>
        <w:rPr>
          <w:color w:val="000000"/>
          <w:szCs w:val="28"/>
          <w:lang w:eastAsia="ru-RU"/>
        </w:rPr>
        <w:t>о</w:t>
      </w:r>
    </w:p>
    <w:p w:rsidR="00C1660F" w:rsidRPr="00EC21E1" w:rsidRDefault="00C1660F" w:rsidP="001A5453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 w:rsidRPr="00EC21E1">
        <w:rPr>
          <w:color w:val="000000"/>
          <w:szCs w:val="28"/>
          <w:lang w:eastAsia="ru-RU"/>
        </w:rPr>
        <w:t>постановлением администрации</w:t>
      </w:r>
      <w:r>
        <w:rPr>
          <w:color w:val="000000"/>
          <w:szCs w:val="28"/>
          <w:lang w:eastAsia="ru-RU"/>
        </w:rPr>
        <w:t xml:space="preserve"> города</w:t>
      </w:r>
      <w:r w:rsidRPr="00EC21E1">
        <w:rPr>
          <w:color w:val="000000"/>
          <w:szCs w:val="28"/>
          <w:lang w:eastAsia="ru-RU"/>
        </w:rPr>
        <w:t xml:space="preserve"> </w:t>
      </w:r>
    </w:p>
    <w:p w:rsidR="00C1660F" w:rsidRPr="00EC21E1" w:rsidRDefault="00C1660F" w:rsidP="000E5C5D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от 09 сентября № 619</w:t>
      </w:r>
    </w:p>
    <w:p w:rsidR="00C1660F" w:rsidRPr="00930B9B" w:rsidRDefault="00C1660F" w:rsidP="00910C87">
      <w:pPr>
        <w:rPr>
          <w:b/>
        </w:rPr>
      </w:pPr>
    </w:p>
    <w:p w:rsidR="00C1660F" w:rsidRPr="00930B9B" w:rsidRDefault="00C1660F" w:rsidP="008977DF">
      <w:pPr>
        <w:jc w:val="center"/>
        <w:rPr>
          <w:b/>
        </w:rPr>
      </w:pPr>
      <w:r w:rsidRPr="00930B9B">
        <w:rPr>
          <w:b/>
        </w:rPr>
        <w:t>ПОЛОЖЕНИЕ</w:t>
      </w:r>
    </w:p>
    <w:p w:rsidR="00C1660F" w:rsidRDefault="00C1660F" w:rsidP="008977DF">
      <w:pPr>
        <w:jc w:val="center"/>
        <w:rPr>
          <w:b/>
        </w:rPr>
      </w:pPr>
      <w:r>
        <w:rPr>
          <w:b/>
        </w:rPr>
        <w:t>о приемном эвакуационном пункте</w:t>
      </w:r>
      <w:r w:rsidRPr="00930B9B">
        <w:rPr>
          <w:b/>
        </w:rPr>
        <w:t xml:space="preserve"> и функциональные обязанности должностных лиц ПЭП</w:t>
      </w:r>
    </w:p>
    <w:p w:rsidR="00C1660F" w:rsidRDefault="00C1660F" w:rsidP="00910C87"/>
    <w:p w:rsidR="00C1660F" w:rsidRPr="00930B9B" w:rsidRDefault="00C1660F" w:rsidP="008977DF">
      <w:pPr>
        <w:shd w:val="clear" w:color="auto" w:fill="FFFFFF"/>
        <w:tabs>
          <w:tab w:val="left" w:pos="426"/>
        </w:tabs>
        <w:spacing w:line="346" w:lineRule="exact"/>
        <w:ind w:left="284" w:right="538" w:firstLine="425"/>
        <w:jc w:val="center"/>
        <w:rPr>
          <w:b/>
          <w:bCs/>
          <w:color w:val="000000"/>
          <w:spacing w:val="-4"/>
          <w:szCs w:val="28"/>
        </w:rPr>
      </w:pPr>
      <w:smartTag w:uri="urn:schemas-microsoft-com:office:smarttags" w:element="place">
        <w:r w:rsidRPr="00930B9B">
          <w:rPr>
            <w:b/>
            <w:bCs/>
            <w:color w:val="000000"/>
            <w:spacing w:val="-4"/>
            <w:szCs w:val="28"/>
            <w:lang w:val="en-US"/>
          </w:rPr>
          <w:t>I</w:t>
        </w:r>
        <w:r w:rsidRPr="00930B9B">
          <w:rPr>
            <w:b/>
            <w:bCs/>
            <w:color w:val="000000"/>
            <w:spacing w:val="-4"/>
            <w:szCs w:val="28"/>
          </w:rPr>
          <w:t>.</w:t>
        </w:r>
      </w:smartTag>
      <w:r w:rsidRPr="00930B9B">
        <w:rPr>
          <w:b/>
          <w:bCs/>
          <w:color w:val="000000"/>
          <w:spacing w:val="-4"/>
          <w:szCs w:val="28"/>
        </w:rPr>
        <w:t xml:space="preserve"> Общие положения</w:t>
      </w:r>
    </w:p>
    <w:p w:rsidR="00C1660F" w:rsidRPr="008977DF" w:rsidRDefault="00C1660F" w:rsidP="00317968">
      <w:pPr>
        <w:shd w:val="clear" w:color="auto" w:fill="FFFFFF"/>
        <w:tabs>
          <w:tab w:val="left" w:pos="426"/>
        </w:tabs>
        <w:ind w:left="284" w:right="538" w:firstLine="425"/>
        <w:jc w:val="center"/>
      </w:pPr>
    </w:p>
    <w:p w:rsidR="00C1660F" w:rsidRDefault="00C1660F" w:rsidP="00317968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zCs w:val="28"/>
        </w:rPr>
        <w:t xml:space="preserve">Приемный эвакуационный пункт являются органом эвакоприемной комиссии города Кирсанова Тамбовской области, который </w:t>
      </w:r>
      <w:r>
        <w:rPr>
          <w:color w:val="000000"/>
          <w:spacing w:val="-1"/>
          <w:szCs w:val="28"/>
        </w:rPr>
        <w:t xml:space="preserve">создается заблаговременно (в мирное время) для проведения эвакуационных </w:t>
      </w:r>
      <w:r>
        <w:rPr>
          <w:color w:val="000000"/>
          <w:spacing w:val="-2"/>
          <w:szCs w:val="28"/>
        </w:rPr>
        <w:t>мероприятий.</w:t>
      </w:r>
    </w:p>
    <w:p w:rsidR="00C1660F" w:rsidRDefault="00C1660F" w:rsidP="00317968">
      <w:pPr>
        <w:shd w:val="clear" w:color="auto" w:fill="FFFFFF"/>
        <w:tabs>
          <w:tab w:val="left" w:pos="426"/>
        </w:tabs>
        <w:spacing w:before="5"/>
        <w:ind w:right="5" w:firstLine="709"/>
        <w:jc w:val="both"/>
      </w:pPr>
      <w:r>
        <w:rPr>
          <w:color w:val="000000"/>
          <w:spacing w:val="-2"/>
          <w:szCs w:val="28"/>
        </w:rPr>
        <w:t xml:space="preserve">Приемный эвакуационный пункт (далее - ПЭП) создаются по решению руководителя </w:t>
      </w:r>
      <w:r>
        <w:rPr>
          <w:color w:val="000000"/>
          <w:spacing w:val="-1"/>
          <w:szCs w:val="28"/>
        </w:rPr>
        <w:t>гражданской обороны города на основании постановления администрации города Кирсанова Тамбовской области и предназначаются для приема, учета и размещения прибывающего эваконаселения.</w:t>
      </w:r>
    </w:p>
    <w:p w:rsidR="00C1660F" w:rsidRDefault="00C1660F" w:rsidP="00317968">
      <w:pPr>
        <w:shd w:val="clear" w:color="auto" w:fill="FFFFFF"/>
        <w:tabs>
          <w:tab w:val="left" w:pos="426"/>
        </w:tabs>
        <w:ind w:right="10" w:firstLine="709"/>
        <w:jc w:val="both"/>
      </w:pPr>
      <w:r>
        <w:rPr>
          <w:color w:val="000000"/>
          <w:szCs w:val="28"/>
        </w:rPr>
        <w:t xml:space="preserve">На приемный эвакуационный пункт возлагаются обязанности по приему  </w:t>
      </w:r>
      <w:r>
        <w:rPr>
          <w:color w:val="000000"/>
          <w:spacing w:val="-2"/>
          <w:szCs w:val="28"/>
        </w:rPr>
        <w:t xml:space="preserve">прибывающего населения на пунктах высадки и </w:t>
      </w:r>
      <w:r>
        <w:rPr>
          <w:color w:val="000000"/>
          <w:spacing w:val="3"/>
          <w:szCs w:val="28"/>
        </w:rPr>
        <w:t xml:space="preserve">организации их отправки в конечные пункты </w:t>
      </w:r>
      <w:r>
        <w:rPr>
          <w:color w:val="000000"/>
          <w:spacing w:val="13"/>
          <w:szCs w:val="28"/>
        </w:rPr>
        <w:t xml:space="preserve">размещения, транспортом или пешим порядком   в сопровождении </w:t>
      </w:r>
      <w:r>
        <w:rPr>
          <w:color w:val="000000"/>
          <w:spacing w:val="-1"/>
          <w:szCs w:val="28"/>
        </w:rPr>
        <w:t xml:space="preserve">проводников. </w:t>
      </w:r>
    </w:p>
    <w:p w:rsidR="00C1660F" w:rsidRDefault="00C1660F" w:rsidP="00317968">
      <w:pPr>
        <w:shd w:val="clear" w:color="auto" w:fill="FFFFFF"/>
        <w:tabs>
          <w:tab w:val="left" w:pos="426"/>
        </w:tabs>
        <w:ind w:right="19" w:firstLine="709"/>
        <w:jc w:val="both"/>
        <w:rPr>
          <w:color w:val="000000"/>
          <w:spacing w:val="8"/>
          <w:szCs w:val="28"/>
        </w:rPr>
      </w:pPr>
      <w:r>
        <w:rPr>
          <w:color w:val="000000"/>
          <w:spacing w:val="-3"/>
          <w:szCs w:val="28"/>
        </w:rPr>
        <w:t xml:space="preserve">ПЭП, развертываемый на территории города </w:t>
      </w:r>
      <w:r>
        <w:rPr>
          <w:color w:val="000000"/>
          <w:spacing w:val="4"/>
          <w:szCs w:val="28"/>
        </w:rPr>
        <w:t xml:space="preserve">предназначается для встречи </w:t>
      </w:r>
      <w:r>
        <w:rPr>
          <w:color w:val="000000"/>
          <w:spacing w:val="-1"/>
          <w:szCs w:val="28"/>
        </w:rPr>
        <w:t xml:space="preserve">прибывающего населения их учета и непосредственного размещения людей в жилых </w:t>
      </w:r>
      <w:r>
        <w:rPr>
          <w:color w:val="000000"/>
          <w:spacing w:val="8"/>
          <w:szCs w:val="28"/>
        </w:rPr>
        <w:t xml:space="preserve">домах по спискам домовладельцев и квартиросъемщиков. </w:t>
      </w:r>
    </w:p>
    <w:p w:rsidR="00C1660F" w:rsidRDefault="00C1660F" w:rsidP="00317968">
      <w:pPr>
        <w:shd w:val="clear" w:color="auto" w:fill="FFFFFF"/>
        <w:tabs>
          <w:tab w:val="left" w:pos="426"/>
        </w:tabs>
        <w:ind w:right="19" w:firstLine="709"/>
        <w:jc w:val="both"/>
        <w:rPr>
          <w:color w:val="000000"/>
          <w:spacing w:val="-1"/>
          <w:szCs w:val="28"/>
        </w:rPr>
      </w:pPr>
      <w:r>
        <w:rPr>
          <w:color w:val="000000"/>
          <w:spacing w:val="8"/>
          <w:szCs w:val="28"/>
        </w:rPr>
        <w:t xml:space="preserve">Под ПЭП </w:t>
      </w:r>
      <w:r>
        <w:rPr>
          <w:color w:val="000000"/>
          <w:spacing w:val="-1"/>
          <w:szCs w:val="28"/>
        </w:rPr>
        <w:t xml:space="preserve">отводятся общественные и административные здания: школы, дома </w:t>
      </w:r>
      <w:r>
        <w:rPr>
          <w:color w:val="000000"/>
          <w:spacing w:val="-2"/>
          <w:szCs w:val="28"/>
        </w:rPr>
        <w:t>культуры и т.п. Помещения для ПЭП и руководители ПЭП подбираются эвакоприемной комиссией</w:t>
      </w:r>
      <w:r>
        <w:rPr>
          <w:color w:val="000000"/>
          <w:szCs w:val="28"/>
        </w:rPr>
        <w:t xml:space="preserve"> города Кирсанова Тамбовской области  и утверждаются нормативным правовым актом администрации города.</w:t>
      </w:r>
    </w:p>
    <w:p w:rsidR="00C1660F" w:rsidRDefault="00C1660F" w:rsidP="00317968">
      <w:pPr>
        <w:shd w:val="clear" w:color="auto" w:fill="FFFFFF"/>
        <w:tabs>
          <w:tab w:val="left" w:pos="426"/>
        </w:tabs>
        <w:ind w:right="19" w:firstLine="709"/>
        <w:jc w:val="both"/>
        <w:rPr>
          <w:color w:val="000000"/>
          <w:spacing w:val="-1"/>
          <w:szCs w:val="28"/>
        </w:rPr>
      </w:pPr>
    </w:p>
    <w:p w:rsidR="00C1660F" w:rsidRPr="00930B9B" w:rsidRDefault="00C1660F" w:rsidP="00317968">
      <w:pPr>
        <w:shd w:val="clear" w:color="auto" w:fill="FFFFFF"/>
        <w:tabs>
          <w:tab w:val="left" w:pos="426"/>
        </w:tabs>
        <w:ind w:right="19"/>
        <w:jc w:val="center"/>
        <w:rPr>
          <w:b/>
          <w:color w:val="000000"/>
          <w:spacing w:val="-1"/>
          <w:szCs w:val="28"/>
        </w:rPr>
      </w:pPr>
      <w:r w:rsidRPr="00930B9B">
        <w:rPr>
          <w:b/>
          <w:color w:val="000000"/>
          <w:spacing w:val="-1"/>
          <w:szCs w:val="28"/>
          <w:lang w:val="en-US"/>
        </w:rPr>
        <w:t>II</w:t>
      </w:r>
      <w:r w:rsidRPr="00930B9B">
        <w:rPr>
          <w:b/>
          <w:color w:val="000000"/>
          <w:spacing w:val="-1"/>
          <w:szCs w:val="28"/>
        </w:rPr>
        <w:t>. Основные задачи</w:t>
      </w:r>
    </w:p>
    <w:p w:rsidR="00C1660F" w:rsidRPr="00FA5BCA" w:rsidRDefault="00C1660F" w:rsidP="00317968">
      <w:pPr>
        <w:shd w:val="clear" w:color="auto" w:fill="FFFFFF"/>
        <w:tabs>
          <w:tab w:val="left" w:pos="426"/>
        </w:tabs>
        <w:ind w:right="19"/>
        <w:jc w:val="center"/>
      </w:pPr>
    </w:p>
    <w:p w:rsidR="00C1660F" w:rsidRDefault="00C1660F" w:rsidP="00317968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pacing w:val="-3"/>
          <w:szCs w:val="28"/>
        </w:rPr>
        <w:t>Основные задачи ПЭП: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24"/>
        <w:ind w:firstLine="709"/>
        <w:jc w:val="both"/>
        <w:rPr>
          <w:color w:val="000000"/>
          <w:szCs w:val="28"/>
        </w:rPr>
      </w:pPr>
      <w:r>
        <w:rPr>
          <w:color w:val="000000"/>
          <w:spacing w:val="1"/>
          <w:szCs w:val="28"/>
        </w:rPr>
        <w:t xml:space="preserve">встреча прибывающих эвакуационных эшелонов (поездов), автоколонн, пеших колонн, </w:t>
      </w:r>
      <w:r>
        <w:rPr>
          <w:color w:val="000000"/>
          <w:szCs w:val="28"/>
        </w:rPr>
        <w:t xml:space="preserve">обеспечение высадки эваконаселения совместно               с администрацией пункта высадки и организация временного размещения </w:t>
      </w:r>
      <w:r>
        <w:rPr>
          <w:color w:val="000000"/>
          <w:spacing w:val="7"/>
          <w:szCs w:val="28"/>
        </w:rPr>
        <w:t xml:space="preserve">прибывающего   эваконаселения   в   ближайшем   к   пункту   высадки </w:t>
      </w:r>
      <w:r>
        <w:rPr>
          <w:color w:val="000000"/>
          <w:spacing w:val="-2"/>
          <w:szCs w:val="28"/>
        </w:rPr>
        <w:t>населенном пункте;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29"/>
        <w:ind w:firstLine="709"/>
        <w:jc w:val="both"/>
        <w:rPr>
          <w:color w:val="000000"/>
          <w:szCs w:val="28"/>
        </w:rPr>
      </w:pPr>
      <w:r>
        <w:rPr>
          <w:color w:val="000000"/>
          <w:spacing w:val="4"/>
          <w:szCs w:val="28"/>
        </w:rPr>
        <w:t xml:space="preserve">организация   отправки   эваконаселения   в   пункты   его   постоянного </w:t>
      </w:r>
      <w:r>
        <w:rPr>
          <w:color w:val="000000"/>
          <w:spacing w:val="-1"/>
          <w:szCs w:val="28"/>
        </w:rPr>
        <w:t>размещения автомобильным транспортом и пешим порядком;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1"/>
          <w:szCs w:val="28"/>
        </w:rPr>
        <w:t>представление донесений и докладов в эвакоприемную комиссию города</w:t>
      </w:r>
      <w:r>
        <w:rPr>
          <w:color w:val="000000"/>
          <w:szCs w:val="28"/>
        </w:rPr>
        <w:t xml:space="preserve"> о времени прибытия, количестве прибывающего эваконаселения и </w:t>
      </w:r>
      <w:r>
        <w:rPr>
          <w:color w:val="000000"/>
          <w:spacing w:val="-1"/>
          <w:szCs w:val="28"/>
        </w:rPr>
        <w:t>отправка его в места расселения;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24"/>
        <w:ind w:firstLine="709"/>
        <w:jc w:val="both"/>
        <w:rPr>
          <w:color w:val="000000"/>
          <w:szCs w:val="28"/>
        </w:rPr>
      </w:pPr>
      <w:r>
        <w:rPr>
          <w:color w:val="000000"/>
          <w:spacing w:val="8"/>
          <w:szCs w:val="28"/>
        </w:rPr>
        <w:t xml:space="preserve">организация оказания медицинской  помощи  заболевшим,                     из  числа </w:t>
      </w:r>
      <w:r>
        <w:rPr>
          <w:color w:val="000000"/>
          <w:spacing w:val="-1"/>
          <w:szCs w:val="28"/>
        </w:rPr>
        <w:t>прибывающего эваконаселения;</w:t>
      </w:r>
    </w:p>
    <w:p w:rsidR="00C1660F" w:rsidRPr="00102D59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10"/>
          <w:szCs w:val="28"/>
        </w:rPr>
        <w:t xml:space="preserve">обеспечение поддержания общественного порядка на ПЭП,               в районе </w:t>
      </w:r>
      <w:r>
        <w:rPr>
          <w:color w:val="000000"/>
          <w:spacing w:val="-1"/>
          <w:szCs w:val="28"/>
        </w:rPr>
        <w:t>пункта высадки и укрытия эваконаселения по сигналам ГО.</w:t>
      </w:r>
    </w:p>
    <w:p w:rsidR="00C1660F" w:rsidRPr="00102D59" w:rsidRDefault="00C1660F" w:rsidP="00317968">
      <w:pPr>
        <w:widowControl w:val="0"/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jc w:val="both"/>
        <w:rPr>
          <w:color w:val="000000"/>
          <w:szCs w:val="28"/>
        </w:rPr>
      </w:pPr>
    </w:p>
    <w:p w:rsidR="00C1660F" w:rsidRPr="00930B9B" w:rsidRDefault="00C1660F" w:rsidP="00317968">
      <w:pPr>
        <w:widowControl w:val="0"/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jc w:val="center"/>
        <w:rPr>
          <w:b/>
          <w:color w:val="000000"/>
          <w:spacing w:val="-1"/>
          <w:szCs w:val="28"/>
        </w:rPr>
      </w:pPr>
      <w:r w:rsidRPr="00930B9B">
        <w:rPr>
          <w:b/>
          <w:color w:val="000000"/>
          <w:spacing w:val="-1"/>
          <w:szCs w:val="28"/>
          <w:lang w:val="en-US"/>
        </w:rPr>
        <w:t>III</w:t>
      </w:r>
      <w:r w:rsidRPr="00930B9B">
        <w:rPr>
          <w:b/>
          <w:color w:val="000000"/>
          <w:spacing w:val="-1"/>
          <w:szCs w:val="28"/>
        </w:rPr>
        <w:t>. Состав приемного эвакуационного пункта</w:t>
      </w:r>
    </w:p>
    <w:p w:rsidR="00C1660F" w:rsidRPr="00102D59" w:rsidRDefault="00C1660F" w:rsidP="00317968">
      <w:pPr>
        <w:widowControl w:val="0"/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jc w:val="center"/>
        <w:rPr>
          <w:color w:val="000000"/>
          <w:szCs w:val="28"/>
        </w:rPr>
      </w:pPr>
    </w:p>
    <w:p w:rsidR="00C1660F" w:rsidRDefault="00C1660F" w:rsidP="00317968">
      <w:pPr>
        <w:shd w:val="clear" w:color="auto" w:fill="FFFFFF"/>
        <w:tabs>
          <w:tab w:val="left" w:pos="426"/>
        </w:tabs>
        <w:ind w:right="58" w:firstLine="709"/>
        <w:jc w:val="both"/>
      </w:pPr>
      <w:r>
        <w:rPr>
          <w:color w:val="000000"/>
          <w:spacing w:val="3"/>
          <w:szCs w:val="28"/>
        </w:rPr>
        <w:t xml:space="preserve">Для обеспечения работы приемный эвакуационный пункт  </w:t>
      </w:r>
      <w:r>
        <w:rPr>
          <w:color w:val="000000"/>
          <w:spacing w:val="-2"/>
          <w:szCs w:val="28"/>
        </w:rPr>
        <w:t xml:space="preserve"> укомплектовывается личным составом из следующего расчета:</w:t>
      </w:r>
    </w:p>
    <w:p w:rsidR="00C1660F" w:rsidRDefault="00C1660F" w:rsidP="00317968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42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2"/>
          <w:szCs w:val="28"/>
        </w:rPr>
        <w:t>Начальник ПЭП</w:t>
      </w:r>
    </w:p>
    <w:p w:rsidR="00C1660F" w:rsidRDefault="00C1660F" w:rsidP="00317968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42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2"/>
          <w:szCs w:val="28"/>
        </w:rPr>
        <w:t>Заместитель начальника ПЭП</w:t>
      </w:r>
    </w:p>
    <w:p w:rsidR="00C1660F" w:rsidRDefault="00C1660F" w:rsidP="00317968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42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Группа встречи и приема эвакуируемого населения - 2-4 человека</w:t>
      </w:r>
    </w:p>
    <w:p w:rsidR="00C1660F" w:rsidRDefault="00C1660F" w:rsidP="00317968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42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Группа учета эвакуируемого населения и регистрации - 2-4 человека</w:t>
      </w:r>
    </w:p>
    <w:p w:rsidR="00C1660F" w:rsidRDefault="00C1660F" w:rsidP="00317968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542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Группа отправки, сопровождения и размещения - 2-5 человека</w:t>
      </w:r>
    </w:p>
    <w:p w:rsidR="00C1660F" w:rsidRDefault="00C1660F" w:rsidP="00317968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90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Группа охраны общественного порядка - 2-5 человека</w:t>
      </w:r>
    </w:p>
    <w:p w:rsidR="00C1660F" w:rsidRDefault="00C1660F" w:rsidP="00317968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90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Медицинский пункт - 2 человека</w:t>
      </w:r>
    </w:p>
    <w:p w:rsidR="00C1660F" w:rsidRDefault="00C1660F" w:rsidP="00317968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90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Комната матери и ребенка - 2-3 человека</w:t>
      </w:r>
    </w:p>
    <w:p w:rsidR="00C1660F" w:rsidRDefault="00C1660F" w:rsidP="00317968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90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Комендант- 1 человек</w:t>
      </w:r>
    </w:p>
    <w:p w:rsidR="00C1660F" w:rsidRDefault="00C1660F" w:rsidP="00317968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90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Помощник коменданта – 1 человек</w:t>
      </w:r>
    </w:p>
    <w:p w:rsidR="00C1660F" w:rsidRDefault="00C1660F" w:rsidP="00317968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590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Стол справок - 1-2 человека.</w:t>
      </w:r>
    </w:p>
    <w:p w:rsidR="00C1660F" w:rsidRDefault="00C1660F" w:rsidP="00317968">
      <w:pPr>
        <w:widowControl w:val="0"/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 зависимости от объема выполняемых задач, решением руководителя состав</w:t>
      </w:r>
      <w:r w:rsidRPr="00DC46E2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ПЭП может быть скорректирован по согласованию с председателем эвакоприемной комиссии города Кирсанова Тамбовской области</w:t>
      </w:r>
    </w:p>
    <w:p w:rsidR="00C1660F" w:rsidRDefault="00C1660F" w:rsidP="00317968">
      <w:pPr>
        <w:widowControl w:val="0"/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  <w:spacing w:val="-1"/>
          <w:szCs w:val="28"/>
        </w:rPr>
        <w:t xml:space="preserve">Кроме постоянного состава администрации в состав ПЭП могут включаются представители от предприятий, организаций и учреждений (далее организаций), которые будут </w:t>
      </w:r>
      <w:r>
        <w:rPr>
          <w:color w:val="000000"/>
          <w:spacing w:val="7"/>
          <w:szCs w:val="28"/>
        </w:rPr>
        <w:t xml:space="preserve">сопровождать эвакуируемое населения в места расселения на территориях данных организаций, а для </w:t>
      </w:r>
      <w:r>
        <w:rPr>
          <w:color w:val="000000"/>
          <w:spacing w:val="-2"/>
          <w:szCs w:val="28"/>
        </w:rPr>
        <w:t xml:space="preserve">непосредственного размещения в жилых домах по спискам домовладельцев и </w:t>
      </w:r>
      <w:r>
        <w:rPr>
          <w:color w:val="000000"/>
          <w:szCs w:val="28"/>
        </w:rPr>
        <w:t>квартиросъемщиков назначаются проводники из расчета на каждые 24-25 дворов или 140-200 человек эвакуируемых 1 проводник.</w:t>
      </w:r>
    </w:p>
    <w:p w:rsidR="00C1660F" w:rsidRDefault="00C1660F" w:rsidP="00317968">
      <w:pPr>
        <w:shd w:val="clear" w:color="auto" w:fill="FFFFFF"/>
        <w:tabs>
          <w:tab w:val="left" w:pos="426"/>
        </w:tabs>
        <w:spacing w:before="5"/>
        <w:ind w:right="19" w:firstLine="709"/>
        <w:jc w:val="both"/>
        <w:rPr>
          <w:color w:val="000000"/>
          <w:spacing w:val="-1"/>
          <w:szCs w:val="28"/>
        </w:rPr>
      </w:pPr>
      <w:r>
        <w:rPr>
          <w:color w:val="000000"/>
          <w:spacing w:val="2"/>
          <w:szCs w:val="28"/>
        </w:rPr>
        <w:t xml:space="preserve">Прибывающее по эвакуации население разводится проводником                      по </w:t>
      </w:r>
      <w:r>
        <w:rPr>
          <w:color w:val="000000"/>
          <w:spacing w:val="6"/>
          <w:szCs w:val="28"/>
        </w:rPr>
        <w:t xml:space="preserve">домам и квартирам своих участков. После подселения эвакуируемого </w:t>
      </w:r>
      <w:r>
        <w:rPr>
          <w:color w:val="000000"/>
          <w:spacing w:val="-1"/>
          <w:szCs w:val="28"/>
        </w:rPr>
        <w:t xml:space="preserve">населения в квартиру или частный дом проводник в именном списке против </w:t>
      </w:r>
      <w:r>
        <w:rPr>
          <w:color w:val="000000"/>
          <w:szCs w:val="28"/>
        </w:rPr>
        <w:t xml:space="preserve">фамилии подселенного пишут адрес и фамилию домовладельца                                    или </w:t>
      </w:r>
      <w:r>
        <w:rPr>
          <w:color w:val="000000"/>
          <w:spacing w:val="-1"/>
          <w:szCs w:val="28"/>
        </w:rPr>
        <w:t xml:space="preserve">квартиросъемщика, а в своем списке записывает количество подселенных в </w:t>
      </w:r>
      <w:r>
        <w:rPr>
          <w:color w:val="000000"/>
          <w:szCs w:val="28"/>
        </w:rPr>
        <w:t xml:space="preserve">данный дом или квартиру. После окончания расселения группы проводник </w:t>
      </w:r>
      <w:r>
        <w:rPr>
          <w:color w:val="000000"/>
          <w:spacing w:val="-1"/>
          <w:szCs w:val="28"/>
        </w:rPr>
        <w:t>сдает именной список в группу учета и регистрации, а свой список сдает начальнику ПЭП.</w:t>
      </w:r>
    </w:p>
    <w:p w:rsidR="00C1660F" w:rsidRDefault="00C1660F" w:rsidP="00C86F7F">
      <w:pPr>
        <w:shd w:val="clear" w:color="auto" w:fill="FFFFFF"/>
        <w:tabs>
          <w:tab w:val="left" w:pos="426"/>
        </w:tabs>
        <w:spacing w:before="5"/>
        <w:ind w:right="19"/>
        <w:jc w:val="both"/>
      </w:pPr>
    </w:p>
    <w:p w:rsidR="00C1660F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Default="00C1660F" w:rsidP="00BD616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  <w:sectPr w:rsidR="00C1660F" w:rsidSect="00930B9B">
          <w:pgSz w:w="11906" w:h="16838"/>
          <w:pgMar w:top="851" w:right="850" w:bottom="851" w:left="1701" w:header="708" w:footer="708" w:gutter="0"/>
          <w:pgNumType w:start="1"/>
          <w:cols w:space="708"/>
          <w:titlePg/>
          <w:docGrid w:linePitch="381"/>
        </w:sectPr>
      </w:pPr>
    </w:p>
    <w:p w:rsidR="00C1660F" w:rsidRPr="00EC21E1" w:rsidRDefault="00C1660F" w:rsidP="00BD616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Приложение № 3</w:t>
      </w:r>
    </w:p>
    <w:p w:rsidR="00C1660F" w:rsidRPr="00EC21E1" w:rsidRDefault="00C1660F" w:rsidP="00BD616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 w:rsidRPr="00EC21E1">
        <w:rPr>
          <w:color w:val="000000"/>
          <w:szCs w:val="28"/>
          <w:lang w:eastAsia="ru-RU"/>
        </w:rPr>
        <w:t>Утвержден</w:t>
      </w:r>
      <w:r>
        <w:rPr>
          <w:color w:val="000000"/>
          <w:szCs w:val="28"/>
          <w:lang w:eastAsia="ru-RU"/>
        </w:rPr>
        <w:t>о</w:t>
      </w:r>
    </w:p>
    <w:p w:rsidR="00C1660F" w:rsidRPr="00EC21E1" w:rsidRDefault="00C1660F" w:rsidP="00BD616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 w:rsidRPr="00EC21E1">
        <w:rPr>
          <w:color w:val="000000"/>
          <w:szCs w:val="28"/>
          <w:lang w:eastAsia="ru-RU"/>
        </w:rPr>
        <w:t>постановлением администрации</w:t>
      </w:r>
      <w:r>
        <w:rPr>
          <w:color w:val="000000"/>
          <w:szCs w:val="28"/>
          <w:lang w:eastAsia="ru-RU"/>
        </w:rPr>
        <w:t xml:space="preserve"> города</w:t>
      </w:r>
      <w:r w:rsidRPr="00EC21E1">
        <w:rPr>
          <w:color w:val="000000"/>
          <w:szCs w:val="28"/>
          <w:lang w:eastAsia="ru-RU"/>
        </w:rPr>
        <w:t xml:space="preserve"> </w:t>
      </w:r>
    </w:p>
    <w:p w:rsidR="00C1660F" w:rsidRPr="00EC21E1" w:rsidRDefault="00C1660F" w:rsidP="000E5C5D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от 09 сентября № 619</w:t>
      </w:r>
    </w:p>
    <w:p w:rsidR="00C1660F" w:rsidRDefault="00C1660F" w:rsidP="00BD616F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Default="00C1660F" w:rsidP="00BD616F">
      <w:pPr>
        <w:jc w:val="center"/>
        <w:rPr>
          <w:szCs w:val="28"/>
        </w:rPr>
      </w:pPr>
    </w:p>
    <w:p w:rsidR="00C1660F" w:rsidRPr="007F0741" w:rsidRDefault="00C1660F" w:rsidP="00922C40">
      <w:pPr>
        <w:jc w:val="center"/>
        <w:rPr>
          <w:b/>
          <w:szCs w:val="28"/>
        </w:rPr>
      </w:pPr>
      <w:r w:rsidRPr="007F0741">
        <w:rPr>
          <w:b/>
          <w:szCs w:val="28"/>
        </w:rPr>
        <w:t>СОСТАВ</w:t>
      </w:r>
    </w:p>
    <w:p w:rsidR="00C1660F" w:rsidRPr="007F0741" w:rsidRDefault="00C1660F" w:rsidP="00922C40">
      <w:pPr>
        <w:jc w:val="center"/>
        <w:rPr>
          <w:b/>
          <w:szCs w:val="28"/>
        </w:rPr>
      </w:pPr>
    </w:p>
    <w:p w:rsidR="00C1660F" w:rsidRPr="007F0741" w:rsidRDefault="00C1660F" w:rsidP="007F0741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center"/>
        <w:rPr>
          <w:b/>
          <w:color w:val="000000"/>
          <w:szCs w:val="28"/>
          <w:lang w:eastAsia="ru-RU"/>
        </w:rPr>
      </w:pPr>
      <w:r w:rsidRPr="007F0741">
        <w:rPr>
          <w:b/>
          <w:color w:val="000000"/>
          <w:szCs w:val="28"/>
        </w:rPr>
        <w:t>приемного эвакуационного пункта</w:t>
      </w:r>
      <w:r>
        <w:rPr>
          <w:b/>
          <w:color w:val="000000"/>
          <w:szCs w:val="28"/>
        </w:rPr>
        <w:t xml:space="preserve"> города Кирсанова тамбовской области</w:t>
      </w:r>
    </w:p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tbl>
      <w:tblPr>
        <w:tblpPr w:leftFromText="180" w:rightFromText="180" w:vertAnchor="text" w:horzAnchor="margin" w:tblpXSpec="center" w:tblpY="202"/>
        <w:tblW w:w="12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9"/>
        <w:gridCol w:w="9189"/>
      </w:tblGrid>
      <w:tr w:rsidR="00C1660F" w:rsidTr="007F0741">
        <w:trPr>
          <w:trHeight w:val="1080"/>
        </w:trPr>
        <w:tc>
          <w:tcPr>
            <w:tcW w:w="2979" w:type="dxa"/>
          </w:tcPr>
          <w:p w:rsidR="00C1660F" w:rsidRPr="000F037D" w:rsidRDefault="00C1660F" w:rsidP="002F4A23">
            <w:pPr>
              <w:ind w:left="180"/>
              <w:jc w:val="center"/>
              <w:rPr>
                <w:szCs w:val="28"/>
              </w:rPr>
            </w:pPr>
          </w:p>
          <w:p w:rsidR="00C1660F" w:rsidRPr="000F037D" w:rsidRDefault="00C1660F" w:rsidP="002F4A23">
            <w:pPr>
              <w:ind w:left="180"/>
              <w:jc w:val="center"/>
              <w:rPr>
                <w:szCs w:val="28"/>
              </w:rPr>
            </w:pPr>
            <w:r w:rsidRPr="000F037D">
              <w:rPr>
                <w:szCs w:val="28"/>
              </w:rPr>
              <w:t>Ф.И.О.</w:t>
            </w:r>
          </w:p>
        </w:tc>
        <w:tc>
          <w:tcPr>
            <w:tcW w:w="9189" w:type="dxa"/>
          </w:tcPr>
          <w:p w:rsidR="00C1660F" w:rsidRPr="000F037D" w:rsidRDefault="00C1660F" w:rsidP="002F4A23">
            <w:pPr>
              <w:jc w:val="center"/>
              <w:rPr>
                <w:szCs w:val="28"/>
              </w:rPr>
            </w:pPr>
          </w:p>
          <w:p w:rsidR="00C1660F" w:rsidRPr="000F037D" w:rsidRDefault="00C1660F" w:rsidP="002F4A23">
            <w:pPr>
              <w:jc w:val="center"/>
              <w:rPr>
                <w:szCs w:val="28"/>
              </w:rPr>
            </w:pPr>
            <w:r w:rsidRPr="000F037D">
              <w:rPr>
                <w:szCs w:val="28"/>
              </w:rPr>
              <w:t>Занимаемая должность</w:t>
            </w:r>
          </w:p>
          <w:p w:rsidR="00C1660F" w:rsidRDefault="00C1660F" w:rsidP="002F4A23">
            <w:pPr>
              <w:ind w:left="3644" w:hanging="3644"/>
              <w:rPr>
                <w:szCs w:val="28"/>
              </w:rPr>
            </w:pPr>
          </w:p>
          <w:p w:rsidR="00C1660F" w:rsidRPr="000F037D" w:rsidRDefault="00C1660F" w:rsidP="002F4A23">
            <w:pPr>
              <w:ind w:left="3644" w:hanging="3644"/>
              <w:rPr>
                <w:szCs w:val="28"/>
              </w:rPr>
            </w:pPr>
          </w:p>
        </w:tc>
      </w:tr>
      <w:tr w:rsidR="00C1660F" w:rsidTr="007F0741">
        <w:trPr>
          <w:trHeight w:val="580"/>
        </w:trPr>
        <w:tc>
          <w:tcPr>
            <w:tcW w:w="12168" w:type="dxa"/>
            <w:gridSpan w:val="2"/>
          </w:tcPr>
          <w:p w:rsidR="00C1660F" w:rsidRPr="00206455" w:rsidRDefault="00C1660F" w:rsidP="002F4A23">
            <w:pPr>
              <w:jc w:val="center"/>
              <w:rPr>
                <w:b/>
                <w:szCs w:val="28"/>
              </w:rPr>
            </w:pPr>
            <w:r w:rsidRPr="00206455">
              <w:rPr>
                <w:b/>
                <w:szCs w:val="28"/>
              </w:rPr>
              <w:t>НАЧАЛЬНИК ПЭП</w:t>
            </w:r>
          </w:p>
          <w:p w:rsidR="00C1660F" w:rsidRPr="00BE651E" w:rsidRDefault="00C1660F" w:rsidP="002F4A23">
            <w:pPr>
              <w:rPr>
                <w:b/>
              </w:rPr>
            </w:pPr>
          </w:p>
        </w:tc>
      </w:tr>
      <w:tr w:rsidR="00C1660F" w:rsidTr="007F0741">
        <w:trPr>
          <w:trHeight w:val="937"/>
        </w:trPr>
        <w:tc>
          <w:tcPr>
            <w:tcW w:w="2979" w:type="dxa"/>
          </w:tcPr>
          <w:p w:rsidR="00C1660F" w:rsidRPr="00591A8A" w:rsidRDefault="00C1660F" w:rsidP="002F4A23">
            <w:pPr>
              <w:jc w:val="center"/>
              <w:rPr>
                <w:szCs w:val="28"/>
              </w:rPr>
            </w:pPr>
            <w:r w:rsidRPr="00591A8A">
              <w:rPr>
                <w:szCs w:val="28"/>
              </w:rPr>
              <w:t>Лачкова Надежда Николаевна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директор</w:t>
            </w:r>
            <w:r w:rsidRPr="00591A8A">
              <w:rPr>
                <w:szCs w:val="28"/>
              </w:rPr>
              <w:t xml:space="preserve"> М</w:t>
            </w:r>
            <w:r>
              <w:rPr>
                <w:szCs w:val="28"/>
              </w:rPr>
              <w:t>Б</w:t>
            </w:r>
            <w:r w:rsidRPr="00591A8A">
              <w:rPr>
                <w:szCs w:val="28"/>
              </w:rPr>
              <w:t>УК Центр досуга</w:t>
            </w:r>
            <w:r>
              <w:rPr>
                <w:szCs w:val="28"/>
              </w:rPr>
              <w:t xml:space="preserve"> </w:t>
            </w:r>
            <w:r w:rsidRPr="00591A8A">
              <w:rPr>
                <w:szCs w:val="28"/>
              </w:rPr>
              <w:t>« Золотой Витязь»</w:t>
            </w:r>
          </w:p>
          <w:p w:rsidR="00C1660F" w:rsidRPr="00591A8A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520"/>
        </w:trPr>
        <w:tc>
          <w:tcPr>
            <w:tcW w:w="12168" w:type="dxa"/>
            <w:gridSpan w:val="2"/>
          </w:tcPr>
          <w:p w:rsidR="00C1660F" w:rsidRPr="00591A8A" w:rsidRDefault="00C1660F" w:rsidP="002F4A23">
            <w:pPr>
              <w:jc w:val="center"/>
              <w:rPr>
                <w:szCs w:val="28"/>
              </w:rPr>
            </w:pPr>
            <w:r w:rsidRPr="00591A8A">
              <w:rPr>
                <w:b/>
                <w:szCs w:val="28"/>
              </w:rPr>
              <w:t>ЗАМЕСТИТЕЛЬ</w:t>
            </w:r>
            <w:r w:rsidRPr="00591A8A">
              <w:rPr>
                <w:szCs w:val="28"/>
              </w:rPr>
              <w:t xml:space="preserve">  </w:t>
            </w:r>
            <w:r w:rsidRPr="00591A8A">
              <w:rPr>
                <w:b/>
                <w:szCs w:val="28"/>
              </w:rPr>
              <w:t>НАЧАЛЬНИКА ПЭП</w:t>
            </w:r>
          </w:p>
        </w:tc>
      </w:tr>
      <w:tr w:rsidR="00C1660F" w:rsidTr="007F0741">
        <w:trPr>
          <w:trHeight w:val="850"/>
        </w:trPr>
        <w:tc>
          <w:tcPr>
            <w:tcW w:w="2979" w:type="dxa"/>
          </w:tcPr>
          <w:p w:rsidR="00C1660F" w:rsidRPr="00591A8A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Пакина Лариса Игоревна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Художественный руководитель </w:t>
            </w:r>
            <w:r w:rsidRPr="00591A8A">
              <w:rPr>
                <w:szCs w:val="28"/>
              </w:rPr>
              <w:t>МУК Центр досуга</w:t>
            </w:r>
            <w:r>
              <w:rPr>
                <w:szCs w:val="28"/>
              </w:rPr>
              <w:t xml:space="preserve"> </w:t>
            </w:r>
            <w:r w:rsidRPr="00591A8A">
              <w:rPr>
                <w:szCs w:val="28"/>
              </w:rPr>
              <w:t>« Золотой Витязь»</w:t>
            </w:r>
          </w:p>
          <w:p w:rsidR="00C1660F" w:rsidRPr="00591A8A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700"/>
        </w:trPr>
        <w:tc>
          <w:tcPr>
            <w:tcW w:w="12168" w:type="dxa"/>
            <w:gridSpan w:val="2"/>
          </w:tcPr>
          <w:p w:rsidR="00C1660F" w:rsidRPr="00591A8A" w:rsidRDefault="00C1660F" w:rsidP="002F4A23">
            <w:pPr>
              <w:ind w:left="1512"/>
              <w:jc w:val="center"/>
              <w:rPr>
                <w:szCs w:val="28"/>
              </w:rPr>
            </w:pPr>
            <w:r w:rsidRPr="00591A8A">
              <w:rPr>
                <w:b/>
                <w:szCs w:val="28"/>
              </w:rPr>
              <w:t>КОМЕНДАНТ ПЭП</w:t>
            </w:r>
          </w:p>
          <w:p w:rsidR="00C1660F" w:rsidRPr="00591A8A" w:rsidRDefault="00C1660F" w:rsidP="002F4A23">
            <w:pPr>
              <w:jc w:val="center"/>
              <w:rPr>
                <w:szCs w:val="28"/>
              </w:rPr>
            </w:pPr>
          </w:p>
        </w:tc>
      </w:tr>
      <w:tr w:rsidR="00C1660F" w:rsidTr="007F0741">
        <w:trPr>
          <w:trHeight w:val="737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Непрокина Татьяна Николаевна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Заместитель директора по УВР МБОУ СОШ №1</w:t>
            </w:r>
          </w:p>
        </w:tc>
      </w:tr>
      <w:tr w:rsidR="00C1660F" w:rsidTr="007F0741">
        <w:trPr>
          <w:trHeight w:val="737"/>
        </w:trPr>
        <w:tc>
          <w:tcPr>
            <w:tcW w:w="2979" w:type="dxa"/>
          </w:tcPr>
          <w:p w:rsidR="00C1660F" w:rsidRPr="00591A8A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Широков Алексей Александрович – помощник коменданта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Помощник художественного руководителя</w:t>
            </w:r>
            <w:r w:rsidRPr="00591A8A">
              <w:rPr>
                <w:szCs w:val="28"/>
              </w:rPr>
              <w:t xml:space="preserve"> МУК Центр досуга</w:t>
            </w:r>
            <w:r>
              <w:rPr>
                <w:szCs w:val="28"/>
              </w:rPr>
              <w:t xml:space="preserve"> «Золотой Витязь» </w:t>
            </w:r>
          </w:p>
          <w:p w:rsidR="00C1660F" w:rsidRPr="00591A8A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687"/>
        </w:trPr>
        <w:tc>
          <w:tcPr>
            <w:tcW w:w="12168" w:type="dxa"/>
            <w:gridSpan w:val="2"/>
          </w:tcPr>
          <w:p w:rsidR="00C1660F" w:rsidRPr="00002B24" w:rsidRDefault="00C1660F" w:rsidP="002F4A23">
            <w:pPr>
              <w:jc w:val="center"/>
              <w:rPr>
                <w:b/>
                <w:szCs w:val="28"/>
              </w:rPr>
            </w:pPr>
            <w:r w:rsidRPr="00002B24">
              <w:rPr>
                <w:b/>
                <w:szCs w:val="28"/>
              </w:rPr>
              <w:t>СТОЛ СПРАВОК</w:t>
            </w:r>
          </w:p>
          <w:p w:rsidR="00C1660F" w:rsidRPr="00BE651E" w:rsidRDefault="00C1660F" w:rsidP="002F4A23">
            <w:pPr>
              <w:jc w:val="center"/>
              <w:rPr>
                <w:b/>
              </w:rPr>
            </w:pPr>
          </w:p>
        </w:tc>
      </w:tr>
      <w:tr w:rsidR="00C1660F" w:rsidTr="007F0741">
        <w:trPr>
          <w:trHeight w:val="720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Есина Ольга</w:t>
            </w:r>
          </w:p>
          <w:p w:rsidR="00C1660F" w:rsidRPr="003C1BA7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Николаевна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Билетный контролер </w:t>
            </w:r>
            <w:r w:rsidRPr="003C1BA7">
              <w:rPr>
                <w:szCs w:val="28"/>
              </w:rPr>
              <w:t xml:space="preserve"> Центр досуга</w:t>
            </w:r>
            <w:r>
              <w:rPr>
                <w:szCs w:val="28"/>
              </w:rPr>
              <w:t>«</w:t>
            </w:r>
            <w:r w:rsidRPr="003C1BA7">
              <w:rPr>
                <w:szCs w:val="28"/>
              </w:rPr>
              <w:t>Золотой Витязь»</w:t>
            </w:r>
            <w:r>
              <w:rPr>
                <w:szCs w:val="28"/>
              </w:rPr>
              <w:t>, старший группы</w:t>
            </w:r>
          </w:p>
          <w:p w:rsidR="00C1660F" w:rsidRPr="003C1BA7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720"/>
        </w:trPr>
        <w:tc>
          <w:tcPr>
            <w:tcW w:w="2979" w:type="dxa"/>
          </w:tcPr>
          <w:p w:rsidR="00C1660F" w:rsidRPr="003C1BA7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Панкратова Наталья Викторовна</w:t>
            </w:r>
          </w:p>
        </w:tc>
        <w:tc>
          <w:tcPr>
            <w:tcW w:w="9189" w:type="dxa"/>
          </w:tcPr>
          <w:p w:rsidR="00C1660F" w:rsidRPr="003C1BA7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Билетный кассир</w:t>
            </w:r>
            <w:r w:rsidRPr="003C1BA7">
              <w:rPr>
                <w:szCs w:val="28"/>
              </w:rPr>
              <w:t xml:space="preserve"> МУК Центр досуга« Золотой Витязь»</w:t>
            </w:r>
            <w:r>
              <w:rPr>
                <w:szCs w:val="28"/>
              </w:rPr>
              <w:t xml:space="preserve"> </w:t>
            </w:r>
          </w:p>
        </w:tc>
      </w:tr>
      <w:tr w:rsidR="00C1660F" w:rsidRPr="00BE651E" w:rsidTr="007F0741">
        <w:trPr>
          <w:trHeight w:val="520"/>
        </w:trPr>
        <w:tc>
          <w:tcPr>
            <w:tcW w:w="12168" w:type="dxa"/>
            <w:gridSpan w:val="2"/>
          </w:tcPr>
          <w:p w:rsidR="00C1660F" w:rsidRPr="00002B24" w:rsidRDefault="00C1660F" w:rsidP="007F0741">
            <w:pPr>
              <w:jc w:val="center"/>
              <w:rPr>
                <w:b/>
                <w:szCs w:val="28"/>
              </w:rPr>
            </w:pPr>
            <w:r w:rsidRPr="00002B24">
              <w:rPr>
                <w:b/>
                <w:szCs w:val="28"/>
              </w:rPr>
              <w:t>ГРУППА ВСТРЕЧИ И ПРЕМА ЭВАКОНАСЕЛЕНИЯ</w:t>
            </w:r>
          </w:p>
          <w:p w:rsidR="00C1660F" w:rsidRPr="00AF3F85" w:rsidRDefault="00C1660F" w:rsidP="002F4A23">
            <w:pPr>
              <w:jc w:val="center"/>
              <w:rPr>
                <w:b/>
              </w:rPr>
            </w:pPr>
          </w:p>
        </w:tc>
      </w:tr>
      <w:tr w:rsidR="00C1660F" w:rsidRPr="00BE651E" w:rsidTr="007F0741">
        <w:trPr>
          <w:trHeight w:val="850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Лисицин Дмитрий</w:t>
            </w:r>
          </w:p>
          <w:p w:rsidR="00C1660F" w:rsidRPr="00AF3F85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Сергеевич</w:t>
            </w:r>
          </w:p>
        </w:tc>
        <w:tc>
          <w:tcPr>
            <w:tcW w:w="9189" w:type="dxa"/>
          </w:tcPr>
          <w:p w:rsidR="00C1660F" w:rsidRPr="00AF3F85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Методист МБУК Центр досуга «Золотой витязь», старший группы</w:t>
            </w:r>
          </w:p>
        </w:tc>
      </w:tr>
      <w:tr w:rsidR="00C1660F" w:rsidRPr="00BE651E" w:rsidTr="007F0741">
        <w:trPr>
          <w:trHeight w:val="850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Поминова Лариса Александровна</w:t>
            </w:r>
          </w:p>
        </w:tc>
        <w:tc>
          <w:tcPr>
            <w:tcW w:w="9189" w:type="dxa"/>
          </w:tcPr>
          <w:p w:rsidR="00C1660F" w:rsidRPr="00AF3F85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Ведущий специалист отдела организационно- контрольной  и кадровой работы  администрации города </w:t>
            </w:r>
          </w:p>
        </w:tc>
      </w:tr>
      <w:tr w:rsidR="00C1660F" w:rsidRPr="00BE651E" w:rsidTr="007F0741">
        <w:trPr>
          <w:trHeight w:val="850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Галкина Светлана Борисовна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Методист </w:t>
            </w:r>
            <w:r w:rsidRPr="003C1BA7">
              <w:rPr>
                <w:szCs w:val="28"/>
              </w:rPr>
              <w:t xml:space="preserve"> МУК Центр досуга</w:t>
            </w:r>
            <w:r>
              <w:rPr>
                <w:szCs w:val="28"/>
              </w:rPr>
              <w:t>«</w:t>
            </w:r>
            <w:r w:rsidRPr="003C1BA7">
              <w:rPr>
                <w:szCs w:val="28"/>
              </w:rPr>
              <w:t>Золотой Витязь»</w:t>
            </w:r>
            <w:r>
              <w:rPr>
                <w:szCs w:val="28"/>
              </w:rPr>
              <w:t xml:space="preserve"> </w:t>
            </w:r>
          </w:p>
        </w:tc>
      </w:tr>
      <w:tr w:rsidR="00C1660F" w:rsidRPr="00BE651E" w:rsidTr="007F0741">
        <w:trPr>
          <w:trHeight w:val="850"/>
        </w:trPr>
        <w:tc>
          <w:tcPr>
            <w:tcW w:w="2979" w:type="dxa"/>
          </w:tcPr>
          <w:p w:rsidR="00C1660F" w:rsidRPr="00946F32" w:rsidRDefault="00C1660F" w:rsidP="002F4A2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Помогова Елена Владимировна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Системный администратор МКУ</w:t>
            </w:r>
          </w:p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 « Хозяйственно-эксплуатационная группа города Кирсанов»  </w:t>
            </w:r>
          </w:p>
        </w:tc>
      </w:tr>
      <w:tr w:rsidR="00C1660F" w:rsidRPr="00BE651E" w:rsidTr="007F0741">
        <w:trPr>
          <w:trHeight w:val="700"/>
        </w:trPr>
        <w:tc>
          <w:tcPr>
            <w:tcW w:w="12168" w:type="dxa"/>
            <w:gridSpan w:val="2"/>
          </w:tcPr>
          <w:p w:rsidR="00C1660F" w:rsidRPr="00206455" w:rsidRDefault="00C1660F" w:rsidP="002F4A23">
            <w:pPr>
              <w:jc w:val="center"/>
              <w:rPr>
                <w:b/>
                <w:szCs w:val="28"/>
              </w:rPr>
            </w:pPr>
            <w:r w:rsidRPr="00206455">
              <w:rPr>
                <w:b/>
                <w:szCs w:val="28"/>
              </w:rPr>
              <w:t>ГРУППА УЧЕТА ЭВАКОНАСЕЛЕНИЯ И РЕГИСТРАЦИИ</w:t>
            </w:r>
          </w:p>
        </w:tc>
      </w:tr>
      <w:tr w:rsidR="00C1660F" w:rsidTr="007F0741">
        <w:trPr>
          <w:trHeight w:val="860"/>
        </w:trPr>
        <w:tc>
          <w:tcPr>
            <w:tcW w:w="2979" w:type="dxa"/>
          </w:tcPr>
          <w:p w:rsidR="00C1660F" w:rsidRPr="008576E4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Прохорова Ольга Александровна</w:t>
            </w:r>
          </w:p>
        </w:tc>
        <w:tc>
          <w:tcPr>
            <w:tcW w:w="9189" w:type="dxa"/>
          </w:tcPr>
          <w:p w:rsidR="00C1660F" w:rsidRPr="007F0741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AF3F85">
              <w:rPr>
                <w:szCs w:val="28"/>
              </w:rPr>
              <w:t>ухгалтер</w:t>
            </w:r>
            <w:r>
              <w:rPr>
                <w:szCs w:val="28"/>
              </w:rPr>
              <w:t xml:space="preserve"> </w:t>
            </w:r>
            <w:r w:rsidRPr="003C1BA7">
              <w:rPr>
                <w:szCs w:val="28"/>
              </w:rPr>
              <w:t xml:space="preserve"> МУК Центр досуга</w:t>
            </w:r>
            <w:r>
              <w:rPr>
                <w:szCs w:val="28"/>
              </w:rPr>
              <w:t xml:space="preserve"> </w:t>
            </w:r>
            <w:r w:rsidRPr="003C1BA7">
              <w:rPr>
                <w:szCs w:val="28"/>
              </w:rPr>
              <w:t>« Золотой Витязь»</w:t>
            </w:r>
            <w:r>
              <w:rPr>
                <w:szCs w:val="28"/>
              </w:rPr>
              <w:t xml:space="preserve">, старший группы </w:t>
            </w:r>
          </w:p>
          <w:p w:rsidR="00C1660F" w:rsidRDefault="00C1660F" w:rsidP="002F4A23"/>
        </w:tc>
      </w:tr>
      <w:tr w:rsidR="00C1660F" w:rsidTr="007F0741">
        <w:trPr>
          <w:trHeight w:val="920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Баева Светлана </w:t>
            </w:r>
          </w:p>
          <w:p w:rsidR="00C1660F" w:rsidRPr="008576E4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Викторовна</w:t>
            </w:r>
          </w:p>
        </w:tc>
        <w:tc>
          <w:tcPr>
            <w:tcW w:w="9189" w:type="dxa"/>
          </w:tcPr>
          <w:p w:rsidR="00C1660F" w:rsidRPr="008576E4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Хормейстер </w:t>
            </w:r>
            <w:r w:rsidRPr="008576E4">
              <w:rPr>
                <w:szCs w:val="28"/>
              </w:rPr>
              <w:t xml:space="preserve"> МУК Центр досуга</w:t>
            </w:r>
            <w:r>
              <w:rPr>
                <w:szCs w:val="28"/>
              </w:rPr>
              <w:t xml:space="preserve"> «</w:t>
            </w:r>
            <w:r w:rsidRPr="008576E4">
              <w:rPr>
                <w:szCs w:val="28"/>
              </w:rPr>
              <w:t>Золотой Витязь»</w:t>
            </w:r>
            <w:r>
              <w:rPr>
                <w:szCs w:val="28"/>
              </w:rPr>
              <w:t xml:space="preserve"> </w:t>
            </w:r>
          </w:p>
          <w:p w:rsidR="00C1660F" w:rsidRPr="0074440D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920"/>
        </w:trPr>
        <w:tc>
          <w:tcPr>
            <w:tcW w:w="2979" w:type="dxa"/>
          </w:tcPr>
          <w:p w:rsidR="00C1660F" w:rsidRPr="008576E4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Кулешова Светлана Алексеевна</w:t>
            </w:r>
          </w:p>
        </w:tc>
        <w:tc>
          <w:tcPr>
            <w:tcW w:w="9189" w:type="dxa"/>
          </w:tcPr>
          <w:p w:rsidR="00C1660F" w:rsidRPr="007F0741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AF3F85">
              <w:rPr>
                <w:szCs w:val="28"/>
              </w:rPr>
              <w:t>ухгалтер</w:t>
            </w:r>
            <w:r>
              <w:rPr>
                <w:szCs w:val="28"/>
              </w:rPr>
              <w:t xml:space="preserve"> </w:t>
            </w:r>
            <w:r w:rsidRPr="003C1BA7">
              <w:rPr>
                <w:szCs w:val="28"/>
              </w:rPr>
              <w:t xml:space="preserve"> МУК Центр досуга</w:t>
            </w:r>
            <w:r>
              <w:rPr>
                <w:szCs w:val="28"/>
              </w:rPr>
              <w:t xml:space="preserve"> «</w:t>
            </w:r>
            <w:r w:rsidRPr="003C1BA7">
              <w:rPr>
                <w:szCs w:val="28"/>
              </w:rPr>
              <w:t>Золотой Витязь»</w:t>
            </w:r>
            <w:r>
              <w:rPr>
                <w:szCs w:val="28"/>
              </w:rPr>
              <w:t xml:space="preserve">, </w:t>
            </w:r>
          </w:p>
          <w:p w:rsidR="00C1660F" w:rsidRPr="008576E4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920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Плуталова Надежда Викторовна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 Зам.директора по КМР МБУК Центр досуга «Золотой Витязь» </w:t>
            </w:r>
          </w:p>
        </w:tc>
      </w:tr>
      <w:tr w:rsidR="00C1660F" w:rsidRPr="00AF3F85" w:rsidTr="007F0741">
        <w:trPr>
          <w:trHeight w:val="700"/>
        </w:trPr>
        <w:tc>
          <w:tcPr>
            <w:tcW w:w="12168" w:type="dxa"/>
            <w:gridSpan w:val="2"/>
          </w:tcPr>
          <w:p w:rsidR="00C1660F" w:rsidRPr="00206455" w:rsidRDefault="00C1660F" w:rsidP="002F4A23">
            <w:pPr>
              <w:jc w:val="center"/>
              <w:rPr>
                <w:b/>
                <w:szCs w:val="28"/>
              </w:rPr>
            </w:pPr>
            <w:r w:rsidRPr="00206455">
              <w:rPr>
                <w:b/>
                <w:szCs w:val="28"/>
              </w:rPr>
              <w:t xml:space="preserve">ГРУППА ОТПРАВКИ, </w:t>
            </w:r>
            <w:r>
              <w:rPr>
                <w:b/>
                <w:szCs w:val="28"/>
              </w:rPr>
              <w:t>СОПРОВОЖДЕНИЯ И РАЗМЕЩЕНИЯ ЭВАКОНАСЕЛЕ</w:t>
            </w:r>
            <w:r w:rsidRPr="00206455">
              <w:rPr>
                <w:b/>
                <w:szCs w:val="28"/>
              </w:rPr>
              <w:t>НИЯ</w:t>
            </w:r>
          </w:p>
        </w:tc>
      </w:tr>
      <w:tr w:rsidR="00C1660F" w:rsidTr="007F0741">
        <w:trPr>
          <w:trHeight w:val="1100"/>
        </w:trPr>
        <w:tc>
          <w:tcPr>
            <w:tcW w:w="2979" w:type="dxa"/>
          </w:tcPr>
          <w:p w:rsidR="00C1660F" w:rsidRPr="003E343C" w:rsidRDefault="00C1660F" w:rsidP="002F4A23">
            <w:pPr>
              <w:ind w:left="180"/>
              <w:jc w:val="center"/>
              <w:rPr>
                <w:szCs w:val="28"/>
              </w:rPr>
            </w:pPr>
            <w:r w:rsidRPr="003E343C">
              <w:rPr>
                <w:szCs w:val="28"/>
              </w:rPr>
              <w:t>Милохина Татьяна Владимировна</w:t>
            </w:r>
          </w:p>
        </w:tc>
        <w:tc>
          <w:tcPr>
            <w:tcW w:w="9189" w:type="dxa"/>
          </w:tcPr>
          <w:p w:rsidR="00C1660F" w:rsidRPr="00E45DA9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отдела бухгалтерского учета </w:t>
            </w:r>
            <w:r w:rsidRPr="00E45DA9">
              <w:rPr>
                <w:szCs w:val="28"/>
              </w:rPr>
              <w:t>администрации города</w:t>
            </w:r>
            <w:r>
              <w:rPr>
                <w:szCs w:val="28"/>
              </w:rPr>
              <w:t xml:space="preserve">, старший группы </w:t>
            </w:r>
          </w:p>
        </w:tc>
      </w:tr>
      <w:tr w:rsidR="00C1660F" w:rsidTr="007F0741">
        <w:trPr>
          <w:trHeight w:val="1100"/>
        </w:trPr>
        <w:tc>
          <w:tcPr>
            <w:tcW w:w="2979" w:type="dxa"/>
          </w:tcPr>
          <w:p w:rsidR="00C1660F" w:rsidRDefault="00C1660F" w:rsidP="002F4A23">
            <w:pPr>
              <w:ind w:left="180"/>
              <w:jc w:val="center"/>
              <w:rPr>
                <w:szCs w:val="28"/>
              </w:rPr>
            </w:pPr>
            <w:r>
              <w:rPr>
                <w:szCs w:val="28"/>
              </w:rPr>
              <w:t>Курносова</w:t>
            </w:r>
          </w:p>
          <w:p w:rsidR="00C1660F" w:rsidRDefault="00C1660F" w:rsidP="002F4A23">
            <w:pPr>
              <w:ind w:left="18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Ирина Леонидовна</w:t>
            </w:r>
          </w:p>
          <w:p w:rsidR="00C1660F" w:rsidRPr="003E343C" w:rsidRDefault="00C1660F" w:rsidP="002F4A23">
            <w:pPr>
              <w:ind w:left="180"/>
              <w:jc w:val="center"/>
              <w:rPr>
                <w:szCs w:val="28"/>
              </w:rPr>
            </w:pPr>
          </w:p>
        </w:tc>
        <w:tc>
          <w:tcPr>
            <w:tcW w:w="9189" w:type="dxa"/>
          </w:tcPr>
          <w:p w:rsidR="00C1660F" w:rsidRPr="00E45DA9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Ведущий специалист </w:t>
            </w:r>
            <w:r w:rsidRPr="00E45DA9">
              <w:rPr>
                <w:szCs w:val="28"/>
              </w:rPr>
              <w:t xml:space="preserve"> отдела бухгалтерского учета администрации города</w:t>
            </w:r>
          </w:p>
        </w:tc>
      </w:tr>
      <w:tr w:rsidR="00C1660F" w:rsidRPr="008576E4" w:rsidTr="007F0741">
        <w:trPr>
          <w:trHeight w:val="741"/>
        </w:trPr>
        <w:tc>
          <w:tcPr>
            <w:tcW w:w="2979" w:type="dxa"/>
          </w:tcPr>
          <w:p w:rsidR="00C1660F" w:rsidRPr="008576E4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Помогова Елена Владимировна</w:t>
            </w:r>
          </w:p>
        </w:tc>
        <w:tc>
          <w:tcPr>
            <w:tcW w:w="9189" w:type="dxa"/>
          </w:tcPr>
          <w:p w:rsidR="00C1660F" w:rsidRDefault="00C1660F" w:rsidP="00BB6859">
            <w:pPr>
              <w:rPr>
                <w:szCs w:val="28"/>
              </w:rPr>
            </w:pPr>
            <w:r>
              <w:rPr>
                <w:szCs w:val="28"/>
              </w:rPr>
              <w:t>Системный администратор МКУ</w:t>
            </w:r>
          </w:p>
          <w:p w:rsidR="00C1660F" w:rsidRDefault="00C1660F" w:rsidP="00BB6859">
            <w:pPr>
              <w:rPr>
                <w:szCs w:val="28"/>
              </w:rPr>
            </w:pPr>
            <w:r>
              <w:rPr>
                <w:szCs w:val="28"/>
              </w:rPr>
              <w:t xml:space="preserve"> « Хозяйственно-эксплуатационная группа города Кирсанов»  </w:t>
            </w:r>
          </w:p>
          <w:p w:rsidR="00C1660F" w:rsidRPr="008576E4" w:rsidRDefault="00C1660F" w:rsidP="002F4A23">
            <w:pPr>
              <w:rPr>
                <w:szCs w:val="28"/>
              </w:rPr>
            </w:pPr>
          </w:p>
          <w:p w:rsidR="00C1660F" w:rsidRPr="00591A8A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600"/>
        </w:trPr>
        <w:tc>
          <w:tcPr>
            <w:tcW w:w="12168" w:type="dxa"/>
            <w:gridSpan w:val="2"/>
          </w:tcPr>
          <w:p w:rsidR="00C1660F" w:rsidRPr="00206455" w:rsidRDefault="00C1660F" w:rsidP="002F4A23">
            <w:pPr>
              <w:jc w:val="center"/>
              <w:rPr>
                <w:b/>
                <w:szCs w:val="28"/>
              </w:rPr>
            </w:pPr>
            <w:r w:rsidRPr="00206455">
              <w:rPr>
                <w:b/>
                <w:szCs w:val="28"/>
              </w:rPr>
              <w:t>ГРУППА ОХРАЫ ОБЩЕСТВЕННОГО ПОРЯДКА</w:t>
            </w:r>
          </w:p>
          <w:p w:rsidR="00C1660F" w:rsidRPr="00112637" w:rsidRDefault="00C1660F" w:rsidP="002F4A23">
            <w:pPr>
              <w:jc w:val="center"/>
              <w:rPr>
                <w:b/>
              </w:rPr>
            </w:pPr>
          </w:p>
        </w:tc>
      </w:tr>
      <w:tr w:rsidR="00C1660F" w:rsidTr="007F0741">
        <w:trPr>
          <w:trHeight w:val="900"/>
        </w:trPr>
        <w:tc>
          <w:tcPr>
            <w:tcW w:w="2979" w:type="dxa"/>
          </w:tcPr>
          <w:p w:rsidR="00C1660F" w:rsidRPr="00240CF2" w:rsidRDefault="00C1660F" w:rsidP="002F4A23">
            <w:pPr>
              <w:ind w:left="180"/>
              <w:jc w:val="center"/>
              <w:rPr>
                <w:szCs w:val="28"/>
              </w:rPr>
            </w:pPr>
            <w:r>
              <w:rPr>
                <w:szCs w:val="28"/>
              </w:rPr>
              <w:t>Шамов Вячеслав Арсеньевич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Методист МБУК Центр досуга «Золотой витязь», старший группы</w:t>
            </w:r>
          </w:p>
          <w:p w:rsidR="00C1660F" w:rsidRPr="00240CF2" w:rsidRDefault="00C1660F" w:rsidP="007F0741">
            <w:pPr>
              <w:rPr>
                <w:szCs w:val="28"/>
              </w:rPr>
            </w:pPr>
          </w:p>
        </w:tc>
      </w:tr>
      <w:tr w:rsidR="00C1660F" w:rsidTr="007F0741">
        <w:trPr>
          <w:trHeight w:val="1060"/>
        </w:trPr>
        <w:tc>
          <w:tcPr>
            <w:tcW w:w="2979" w:type="dxa"/>
          </w:tcPr>
          <w:p w:rsidR="00C1660F" w:rsidRPr="00240CF2" w:rsidRDefault="00C1660F" w:rsidP="002F4A23">
            <w:pPr>
              <w:ind w:left="180"/>
              <w:jc w:val="center"/>
              <w:rPr>
                <w:szCs w:val="28"/>
              </w:rPr>
            </w:pPr>
            <w:r>
              <w:rPr>
                <w:szCs w:val="28"/>
              </w:rPr>
              <w:t>Ермаков Олег Владимирович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Заведующий хозяйством МКУ </w:t>
            </w:r>
            <w:r w:rsidRPr="00240CF2">
              <w:rPr>
                <w:szCs w:val="28"/>
              </w:rPr>
              <w:t>« Хозяйственно-эксплуатационная группа города Кирсанов»</w:t>
            </w:r>
          </w:p>
          <w:p w:rsidR="00C1660F" w:rsidRPr="00240CF2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723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Максимов Сергей</w:t>
            </w:r>
          </w:p>
          <w:p w:rsidR="00C1660F" w:rsidRPr="00240CF2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Владимирович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Рабочий МКУ «</w:t>
            </w:r>
            <w:r w:rsidRPr="00240CF2">
              <w:rPr>
                <w:szCs w:val="28"/>
              </w:rPr>
              <w:t>Хозяйственно-эксплуатационная группа города Кирсанов»</w:t>
            </w:r>
          </w:p>
          <w:p w:rsidR="00C1660F" w:rsidRPr="00240CF2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660"/>
        </w:trPr>
        <w:tc>
          <w:tcPr>
            <w:tcW w:w="12168" w:type="dxa"/>
            <w:gridSpan w:val="2"/>
          </w:tcPr>
          <w:p w:rsidR="00C1660F" w:rsidRPr="00587F2E" w:rsidRDefault="00C1660F" w:rsidP="002F4A23">
            <w:pPr>
              <w:jc w:val="center"/>
              <w:rPr>
                <w:b/>
              </w:rPr>
            </w:pPr>
            <w:r w:rsidRPr="00587F2E">
              <w:rPr>
                <w:b/>
              </w:rPr>
              <w:t>МЕДИЦИНСКИЙ ПУНКТ</w:t>
            </w:r>
          </w:p>
        </w:tc>
      </w:tr>
      <w:tr w:rsidR="00C1660F" w:rsidTr="007F0741">
        <w:trPr>
          <w:trHeight w:val="587"/>
        </w:trPr>
        <w:tc>
          <w:tcPr>
            <w:tcW w:w="2979" w:type="dxa"/>
          </w:tcPr>
          <w:p w:rsidR="00C1660F" w:rsidRPr="00587F2E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Михалева Н</w:t>
            </w:r>
            <w:r w:rsidRPr="00587F2E">
              <w:rPr>
                <w:szCs w:val="28"/>
              </w:rPr>
              <w:t>адежда Валерьевна</w:t>
            </w:r>
          </w:p>
        </w:tc>
        <w:tc>
          <w:tcPr>
            <w:tcW w:w="9189" w:type="dxa"/>
          </w:tcPr>
          <w:p w:rsidR="00C1660F" w:rsidRPr="00587F2E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Медсестра ТОГБУЗ «</w:t>
            </w:r>
            <w:r w:rsidRPr="00587F2E">
              <w:rPr>
                <w:szCs w:val="28"/>
              </w:rPr>
              <w:t>Кирсановская ЦРБ»</w:t>
            </w:r>
            <w:r>
              <w:rPr>
                <w:szCs w:val="28"/>
              </w:rPr>
              <w:t xml:space="preserve"> (по согласованию) </w:t>
            </w:r>
          </w:p>
        </w:tc>
      </w:tr>
      <w:tr w:rsidR="00C1660F" w:rsidTr="007F0741">
        <w:trPr>
          <w:trHeight w:val="648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Жулидова Вера</w:t>
            </w:r>
          </w:p>
          <w:p w:rsidR="00C1660F" w:rsidRPr="00587F2E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Николаевна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Медсестра ТОГБУЗ «</w:t>
            </w:r>
            <w:r w:rsidRPr="00587F2E">
              <w:rPr>
                <w:szCs w:val="28"/>
              </w:rPr>
              <w:t>Кирсановская ЦРБ»</w:t>
            </w:r>
            <w:r>
              <w:rPr>
                <w:szCs w:val="28"/>
              </w:rPr>
              <w:t xml:space="preserve"> (по согласованию)</w:t>
            </w:r>
          </w:p>
          <w:p w:rsidR="00C1660F" w:rsidRPr="00587F2E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635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Ширшова Ольга Владимировна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Медсестра ТОГБУЗ «</w:t>
            </w:r>
            <w:r w:rsidRPr="00587F2E">
              <w:rPr>
                <w:szCs w:val="28"/>
              </w:rPr>
              <w:t>Кирсановская ЦРБ»</w:t>
            </w:r>
            <w:r>
              <w:rPr>
                <w:szCs w:val="28"/>
              </w:rPr>
              <w:t xml:space="preserve"> (по согласованию)</w:t>
            </w:r>
          </w:p>
          <w:p w:rsidR="00C1660F" w:rsidRPr="00587F2E" w:rsidRDefault="00C1660F" w:rsidP="002F4A23">
            <w:pPr>
              <w:rPr>
                <w:szCs w:val="28"/>
              </w:rPr>
            </w:pPr>
          </w:p>
        </w:tc>
      </w:tr>
      <w:tr w:rsidR="00C1660F" w:rsidTr="007F0741">
        <w:trPr>
          <w:trHeight w:val="637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Фомина Альбина Валерьевна</w:t>
            </w:r>
          </w:p>
        </w:tc>
        <w:tc>
          <w:tcPr>
            <w:tcW w:w="9189" w:type="dxa"/>
          </w:tcPr>
          <w:p w:rsidR="00C1660F" w:rsidRPr="00587F2E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Медсестра ТОГБУЗ «</w:t>
            </w:r>
            <w:r w:rsidRPr="00587F2E">
              <w:rPr>
                <w:szCs w:val="28"/>
              </w:rPr>
              <w:t>Кирсановская ЦРБ»</w:t>
            </w:r>
            <w:r>
              <w:rPr>
                <w:szCs w:val="28"/>
              </w:rPr>
              <w:t xml:space="preserve"> (по согласованию) </w:t>
            </w:r>
          </w:p>
        </w:tc>
      </w:tr>
      <w:tr w:rsidR="00C1660F" w:rsidRPr="00587F2E" w:rsidTr="007F0741">
        <w:trPr>
          <w:trHeight w:val="660"/>
        </w:trPr>
        <w:tc>
          <w:tcPr>
            <w:tcW w:w="12168" w:type="dxa"/>
            <w:gridSpan w:val="2"/>
          </w:tcPr>
          <w:p w:rsidR="00C1660F" w:rsidRPr="00587F2E" w:rsidRDefault="00C1660F" w:rsidP="002F4A23">
            <w:pPr>
              <w:jc w:val="center"/>
              <w:rPr>
                <w:b/>
              </w:rPr>
            </w:pPr>
            <w:r>
              <w:rPr>
                <w:b/>
              </w:rPr>
              <w:t>КОМНАТА МАТЕРИ И РЕБЕНКА</w:t>
            </w:r>
          </w:p>
          <w:p w:rsidR="00C1660F" w:rsidRPr="00587F2E" w:rsidRDefault="00C1660F" w:rsidP="002F4A23">
            <w:pPr>
              <w:jc w:val="center"/>
              <w:rPr>
                <w:b/>
              </w:rPr>
            </w:pPr>
          </w:p>
        </w:tc>
      </w:tr>
      <w:tr w:rsidR="00C1660F" w:rsidRPr="00587F2E" w:rsidTr="007F0741">
        <w:trPr>
          <w:trHeight w:val="587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Яшина Светлана</w:t>
            </w:r>
          </w:p>
          <w:p w:rsidR="00C1660F" w:rsidRPr="00587F2E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Ивановна</w:t>
            </w:r>
          </w:p>
        </w:tc>
        <w:tc>
          <w:tcPr>
            <w:tcW w:w="9189" w:type="dxa"/>
          </w:tcPr>
          <w:p w:rsidR="00C1660F" w:rsidRPr="00587F2E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 xml:space="preserve">Заместитель начальника отдела  образования </w:t>
            </w:r>
            <w:r w:rsidRPr="00E45DA9">
              <w:rPr>
                <w:szCs w:val="28"/>
              </w:rPr>
              <w:t>администрации города</w:t>
            </w:r>
            <w:r>
              <w:rPr>
                <w:szCs w:val="28"/>
              </w:rPr>
              <w:t xml:space="preserve">, старший  группы </w:t>
            </w:r>
          </w:p>
        </w:tc>
      </w:tr>
      <w:tr w:rsidR="00C1660F" w:rsidRPr="00587F2E" w:rsidTr="007F0741">
        <w:trPr>
          <w:trHeight w:val="648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Королева Владислава</w:t>
            </w:r>
          </w:p>
          <w:p w:rsidR="00C1660F" w:rsidRPr="00587F2E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Олеговна</w:t>
            </w:r>
          </w:p>
        </w:tc>
        <w:tc>
          <w:tcPr>
            <w:tcW w:w="9189" w:type="dxa"/>
          </w:tcPr>
          <w:p w:rsidR="00C1660F" w:rsidRPr="00587F2E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Научный сотрудник МБУК «Кирсановский краеведческий музей»</w:t>
            </w:r>
          </w:p>
          <w:p w:rsidR="00C1660F" w:rsidRPr="00587F2E" w:rsidRDefault="00C1660F" w:rsidP="002F4A23">
            <w:pPr>
              <w:rPr>
                <w:szCs w:val="28"/>
              </w:rPr>
            </w:pPr>
          </w:p>
        </w:tc>
      </w:tr>
      <w:tr w:rsidR="00C1660F" w:rsidRPr="00587F2E" w:rsidTr="007F0741">
        <w:trPr>
          <w:trHeight w:val="571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Лукьянова Кристина</w:t>
            </w:r>
          </w:p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Викторовна</w:t>
            </w:r>
          </w:p>
        </w:tc>
        <w:tc>
          <w:tcPr>
            <w:tcW w:w="9189" w:type="dxa"/>
          </w:tcPr>
          <w:p w:rsidR="00C1660F" w:rsidRPr="00587F2E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Заместитель начальника отдела экономического развития и предпринимательства</w:t>
            </w:r>
          </w:p>
        </w:tc>
      </w:tr>
      <w:tr w:rsidR="00C1660F" w:rsidRPr="00587F2E" w:rsidTr="007F0741">
        <w:trPr>
          <w:trHeight w:val="633"/>
        </w:trPr>
        <w:tc>
          <w:tcPr>
            <w:tcW w:w="2979" w:type="dxa"/>
          </w:tcPr>
          <w:p w:rsidR="00C1660F" w:rsidRDefault="00C1660F" w:rsidP="002F4A2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Глистина Александра Александровна</w:t>
            </w:r>
          </w:p>
        </w:tc>
        <w:tc>
          <w:tcPr>
            <w:tcW w:w="9189" w:type="dxa"/>
          </w:tcPr>
          <w:p w:rsidR="00C1660F" w:rsidRDefault="00C1660F" w:rsidP="002F4A23">
            <w:pPr>
              <w:rPr>
                <w:szCs w:val="28"/>
              </w:rPr>
            </w:pPr>
            <w:r>
              <w:rPr>
                <w:szCs w:val="28"/>
              </w:rPr>
              <w:t>Специалист отдела образования администрации города</w:t>
            </w:r>
          </w:p>
        </w:tc>
      </w:tr>
    </w:tbl>
    <w:p w:rsidR="00C1660F" w:rsidRPr="006A28ED" w:rsidRDefault="00C1660F" w:rsidP="00922C40">
      <w:pPr>
        <w:jc w:val="right"/>
        <w:rPr>
          <w:b/>
        </w:rPr>
      </w:pPr>
      <w:r w:rsidRPr="006A28ED">
        <w:rPr>
          <w:b/>
          <w:szCs w:val="28"/>
        </w:rPr>
        <w:t xml:space="preserve">            </w:t>
      </w:r>
    </w:p>
    <w:p w:rsidR="00C1660F" w:rsidRPr="006A28ED" w:rsidRDefault="00C1660F" w:rsidP="00922C40">
      <w:pPr>
        <w:rPr>
          <w:b/>
        </w:rPr>
      </w:pPr>
    </w:p>
    <w:p w:rsidR="00C1660F" w:rsidRDefault="00C1660F" w:rsidP="00922C40"/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  <w:sectPr w:rsidR="00C1660F" w:rsidSect="00922C40">
          <w:pgSz w:w="16838" w:h="11906" w:orient="landscape"/>
          <w:pgMar w:top="851" w:right="851" w:bottom="1701" w:left="851" w:header="709" w:footer="709" w:gutter="0"/>
          <w:pgNumType w:start="1"/>
          <w:cols w:space="708"/>
          <w:titlePg/>
          <w:docGrid w:linePitch="381"/>
        </w:sectPr>
      </w:pPr>
    </w:p>
    <w:p w:rsidR="00C1660F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</w:p>
    <w:p w:rsidR="00C1660F" w:rsidRPr="00EC21E1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Приложение № 4</w:t>
      </w:r>
    </w:p>
    <w:p w:rsidR="00C1660F" w:rsidRPr="00EC21E1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 w:rsidRPr="00EC21E1">
        <w:rPr>
          <w:color w:val="000000"/>
          <w:szCs w:val="28"/>
          <w:lang w:eastAsia="ru-RU"/>
        </w:rPr>
        <w:t>Утвержден</w:t>
      </w:r>
      <w:r>
        <w:rPr>
          <w:color w:val="000000"/>
          <w:szCs w:val="28"/>
          <w:lang w:eastAsia="ru-RU"/>
        </w:rPr>
        <w:t>о</w:t>
      </w:r>
    </w:p>
    <w:p w:rsidR="00C1660F" w:rsidRPr="00EC21E1" w:rsidRDefault="00C1660F" w:rsidP="003044FF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 w:rsidRPr="00EC21E1">
        <w:rPr>
          <w:color w:val="000000"/>
          <w:szCs w:val="28"/>
          <w:lang w:eastAsia="ru-RU"/>
        </w:rPr>
        <w:t>постановлением администрации</w:t>
      </w:r>
      <w:r>
        <w:rPr>
          <w:color w:val="000000"/>
          <w:szCs w:val="28"/>
          <w:lang w:eastAsia="ru-RU"/>
        </w:rPr>
        <w:t xml:space="preserve"> города</w:t>
      </w:r>
      <w:r w:rsidRPr="00EC21E1">
        <w:rPr>
          <w:color w:val="000000"/>
          <w:szCs w:val="28"/>
          <w:lang w:eastAsia="ru-RU"/>
        </w:rPr>
        <w:t xml:space="preserve"> </w:t>
      </w:r>
    </w:p>
    <w:p w:rsidR="00C1660F" w:rsidRPr="00EC21E1" w:rsidRDefault="00C1660F" w:rsidP="000E5C5D">
      <w:pPr>
        <w:widowControl w:val="0"/>
        <w:shd w:val="clear" w:color="auto" w:fill="FFFFFF"/>
        <w:tabs>
          <w:tab w:val="left" w:leader="underscore" w:pos="1138"/>
          <w:tab w:val="left" w:pos="2837"/>
          <w:tab w:val="left" w:pos="6768"/>
        </w:tabs>
        <w:autoSpaceDE w:val="0"/>
        <w:autoSpaceDN w:val="0"/>
        <w:adjustRightInd w:val="0"/>
        <w:ind w:firstLine="851"/>
        <w:jc w:val="right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от 09 сентября № 619</w:t>
      </w:r>
    </w:p>
    <w:p w:rsidR="00C1660F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  <w:r w:rsidRPr="00930B9B">
        <w:rPr>
          <w:b/>
          <w:color w:val="000000"/>
          <w:spacing w:val="-1"/>
          <w:szCs w:val="28"/>
        </w:rPr>
        <w:t>Функциональные обязанности должностных лиц администрации приемного эвакуационного пункта</w:t>
      </w:r>
    </w:p>
    <w:p w:rsidR="00C1660F" w:rsidRPr="00930B9B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color w:val="000000"/>
          <w:spacing w:val="-1"/>
          <w:szCs w:val="28"/>
        </w:rPr>
      </w:pPr>
    </w:p>
    <w:p w:rsidR="00C1660F" w:rsidRPr="00930B9B" w:rsidRDefault="00C1660F" w:rsidP="00930B9B">
      <w:pPr>
        <w:shd w:val="clear" w:color="auto" w:fill="FFFFFF"/>
        <w:tabs>
          <w:tab w:val="left" w:pos="426"/>
        </w:tabs>
        <w:jc w:val="center"/>
        <w:rPr>
          <w:b/>
        </w:rPr>
      </w:pPr>
      <w:r w:rsidRPr="00930B9B">
        <w:rPr>
          <w:b/>
        </w:rPr>
        <w:t>1. Начальник приемного эвакуационного пункта</w:t>
      </w:r>
    </w:p>
    <w:p w:rsidR="00C1660F" w:rsidRDefault="00C1660F" w:rsidP="00317968">
      <w:pPr>
        <w:shd w:val="clear" w:color="auto" w:fill="FFFFFF"/>
        <w:tabs>
          <w:tab w:val="left" w:pos="426"/>
        </w:tabs>
        <w:spacing w:before="346"/>
        <w:ind w:right="34" w:firstLine="709"/>
        <w:jc w:val="both"/>
      </w:pPr>
      <w:r>
        <w:rPr>
          <w:color w:val="000000"/>
          <w:szCs w:val="28"/>
        </w:rPr>
        <w:t xml:space="preserve">Начальник ПЭП - утверждается постановлением </w:t>
      </w:r>
      <w:r>
        <w:rPr>
          <w:color w:val="000000"/>
          <w:spacing w:val="-1"/>
          <w:szCs w:val="28"/>
        </w:rPr>
        <w:t>администрации города  и подчиняется председателю эвакоприемной комиссии. Он отвечает за организацию работы ПЭП, своевременный прием, учет и расселение эвакуируемого населения на территории города в жилых помещениях ,запланированных для размещения, по спискам домовладельцев и квартиросъемщиков, а также по адресам общественного жилого и нежилого фонда выделенного для размещения, в том числе организаций и частных лиц.</w:t>
      </w:r>
    </w:p>
    <w:p w:rsidR="00C1660F" w:rsidRDefault="00C1660F" w:rsidP="00317968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pacing w:val="-5"/>
          <w:szCs w:val="28"/>
        </w:rPr>
        <w:t>ОН ОБЯЗАН:</w:t>
      </w:r>
    </w:p>
    <w:p w:rsidR="00C1660F" w:rsidRPr="003044FF" w:rsidRDefault="00C1660F" w:rsidP="00311D76">
      <w:pPr>
        <w:pStyle w:val="BodyTextIndent2"/>
        <w:spacing w:after="0" w:line="240" w:lineRule="auto"/>
        <w:ind w:left="709"/>
        <w:jc w:val="both"/>
        <w:rPr>
          <w:b/>
          <w:szCs w:val="28"/>
        </w:rPr>
      </w:pPr>
      <w:r w:rsidRPr="003044FF">
        <w:rPr>
          <w:b/>
          <w:szCs w:val="28"/>
        </w:rPr>
        <w:t>а) В режиме повседневной деятельности:</w:t>
      </w:r>
    </w:p>
    <w:p w:rsidR="00C1660F" w:rsidRDefault="00C1660F" w:rsidP="00317968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 w:rsidRPr="003044FF">
        <w:rPr>
          <w:color w:val="000000"/>
          <w:spacing w:val="7"/>
          <w:szCs w:val="28"/>
        </w:rPr>
        <w:t>укомплектовывать ПЭП личным</w:t>
      </w:r>
      <w:r>
        <w:rPr>
          <w:color w:val="000000"/>
          <w:spacing w:val="7"/>
          <w:szCs w:val="28"/>
        </w:rPr>
        <w:t xml:space="preserve">   составом   и поддерживать   его   в </w:t>
      </w:r>
      <w:r>
        <w:rPr>
          <w:color w:val="000000"/>
          <w:spacing w:val="-1"/>
          <w:szCs w:val="28"/>
        </w:rPr>
        <w:t>готовности для выполнения поставленных перед ним задач;</w:t>
      </w:r>
    </w:p>
    <w:p w:rsidR="00C1660F" w:rsidRDefault="00C1660F" w:rsidP="00317968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разрабатывать и своевременно координировать документы ПЭП;</w:t>
      </w:r>
    </w:p>
    <w:p w:rsidR="00C1660F" w:rsidRDefault="00C1660F" w:rsidP="00317968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4"/>
          <w:szCs w:val="28"/>
        </w:rPr>
        <w:t xml:space="preserve">знать порядок приема, размещения эваконаселения и направления его в </w:t>
      </w:r>
      <w:r>
        <w:rPr>
          <w:color w:val="000000"/>
          <w:spacing w:val="-1"/>
          <w:szCs w:val="28"/>
        </w:rPr>
        <w:t>места размещения;</w:t>
      </w:r>
    </w:p>
    <w:p w:rsidR="00C1660F" w:rsidRDefault="00C1660F" w:rsidP="00317968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9"/>
          <w:szCs w:val="28"/>
        </w:rPr>
        <w:t xml:space="preserve">заблаговременно отработать план размещения администрации ПЭП и </w:t>
      </w:r>
      <w:r>
        <w:rPr>
          <w:color w:val="000000"/>
          <w:spacing w:val="-1"/>
          <w:szCs w:val="28"/>
        </w:rPr>
        <w:t>прибывающего населения;</w:t>
      </w:r>
    </w:p>
    <w:p w:rsidR="00C1660F" w:rsidRDefault="00C1660F" w:rsidP="00317968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6"/>
          <w:szCs w:val="28"/>
        </w:rPr>
        <w:t xml:space="preserve">организовать хранение накапливаемого имущества, необходимого </w:t>
      </w:r>
      <w:r>
        <w:rPr>
          <w:color w:val="000000"/>
          <w:spacing w:val="-1"/>
          <w:szCs w:val="28"/>
        </w:rPr>
        <w:t>инвентаря, оборудования ПЭП на период его работы;</w:t>
      </w:r>
    </w:p>
    <w:p w:rsidR="00C1660F" w:rsidRDefault="00C1660F" w:rsidP="00317968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7"/>
          <w:szCs w:val="28"/>
        </w:rPr>
        <w:t xml:space="preserve">планировать и организовывать мероприятия по обеспечению укрытия </w:t>
      </w:r>
      <w:r>
        <w:rPr>
          <w:color w:val="000000"/>
          <w:spacing w:val="-1"/>
          <w:szCs w:val="28"/>
        </w:rPr>
        <w:t>администрации ПЭП и эваконаселения;</w:t>
      </w:r>
    </w:p>
    <w:p w:rsidR="00C1660F" w:rsidRDefault="00C1660F" w:rsidP="00317968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7"/>
          <w:szCs w:val="28"/>
        </w:rPr>
        <w:t xml:space="preserve">знать количество подселяемого населения по группам, места (пункты) </w:t>
      </w:r>
      <w:r>
        <w:rPr>
          <w:color w:val="000000"/>
          <w:spacing w:val="-1"/>
          <w:szCs w:val="28"/>
        </w:rPr>
        <w:t>высадки (встречи) с транспорта, сроки его прибытия в места расселения.</w:t>
      </w:r>
    </w:p>
    <w:p w:rsidR="00C1660F" w:rsidRPr="003044FF" w:rsidRDefault="00C1660F" w:rsidP="00317968">
      <w:pPr>
        <w:shd w:val="clear" w:color="auto" w:fill="FFFFFF"/>
        <w:tabs>
          <w:tab w:val="left" w:pos="346"/>
          <w:tab w:val="left" w:pos="426"/>
        </w:tabs>
        <w:spacing w:before="5"/>
        <w:ind w:firstLine="709"/>
        <w:jc w:val="both"/>
      </w:pPr>
      <w:r>
        <w:rPr>
          <w:color w:val="000000"/>
          <w:szCs w:val="28"/>
        </w:rPr>
        <w:t xml:space="preserve"> </w:t>
      </w:r>
      <w:r w:rsidRPr="003044FF">
        <w:rPr>
          <w:b/>
          <w:szCs w:val="28"/>
        </w:rPr>
        <w:t>б) При получении распоряжения на развертывание ПЭП: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pacing w:val="-2"/>
          <w:szCs w:val="28"/>
        </w:rPr>
        <w:t xml:space="preserve">прибыть на ПЭП, организовать оповещение и сбор личного состава ПЭП и </w:t>
      </w:r>
      <w:r>
        <w:rPr>
          <w:color w:val="000000"/>
          <w:spacing w:val="-1"/>
          <w:szCs w:val="28"/>
        </w:rPr>
        <w:t>уточнить его задачи;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развернуть и привести в готовность ПЭП;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7"/>
          <w:szCs w:val="28"/>
        </w:rPr>
        <w:t xml:space="preserve">поставить задачу старшим групп ПЭП на проведение мероприятий по </w:t>
      </w:r>
      <w:r>
        <w:rPr>
          <w:color w:val="000000"/>
          <w:spacing w:val="13"/>
          <w:szCs w:val="28"/>
        </w:rPr>
        <w:t xml:space="preserve">подготовке ПЭП к приему эваконаселения, уточнить планы приема, </w:t>
      </w:r>
      <w:r>
        <w:rPr>
          <w:color w:val="000000"/>
          <w:szCs w:val="28"/>
        </w:rPr>
        <w:t>размещения и транспортного обеспечения эвакомероприятий;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29"/>
        <w:ind w:firstLine="709"/>
        <w:jc w:val="both"/>
        <w:rPr>
          <w:color w:val="000000"/>
          <w:szCs w:val="28"/>
        </w:rPr>
      </w:pPr>
      <w:r>
        <w:rPr>
          <w:color w:val="000000"/>
          <w:spacing w:val="1"/>
          <w:szCs w:val="28"/>
        </w:rPr>
        <w:t xml:space="preserve">уточнить порядок связи и информации на ПЭП, с эвакоорганами муниципального округа и </w:t>
      </w:r>
      <w:r>
        <w:rPr>
          <w:color w:val="000000"/>
          <w:spacing w:val="-1"/>
          <w:szCs w:val="28"/>
        </w:rPr>
        <w:t>с пунктами размещения эваконаселения;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2"/>
          <w:szCs w:val="28"/>
        </w:rPr>
        <w:t xml:space="preserve">доложить председателю эвакоприемной комиссии муниципального округа о выполненной </w:t>
      </w:r>
      <w:r>
        <w:rPr>
          <w:color w:val="000000"/>
          <w:spacing w:val="-1"/>
          <w:szCs w:val="28"/>
        </w:rPr>
        <w:t>работе и готовности ПЭП к приему эваконаселения.</w:t>
      </w:r>
    </w:p>
    <w:p w:rsidR="00C1660F" w:rsidRPr="003044FF" w:rsidRDefault="00C1660F" w:rsidP="00317968">
      <w:pPr>
        <w:shd w:val="clear" w:color="auto" w:fill="FFFFFF"/>
        <w:tabs>
          <w:tab w:val="left" w:pos="426"/>
        </w:tabs>
        <w:ind w:firstLine="709"/>
        <w:jc w:val="both"/>
        <w:rPr>
          <w:b/>
        </w:rPr>
      </w:pPr>
      <w:r w:rsidRPr="003044FF">
        <w:rPr>
          <w:b/>
          <w:color w:val="000000"/>
          <w:spacing w:val="-1"/>
          <w:szCs w:val="28"/>
        </w:rPr>
        <w:t xml:space="preserve">в) При получении распоряжения на проведение мероприятий                             по приему эвакуируемого </w:t>
      </w:r>
      <w:r w:rsidRPr="003044FF">
        <w:rPr>
          <w:b/>
          <w:color w:val="000000"/>
          <w:spacing w:val="-4"/>
          <w:szCs w:val="28"/>
        </w:rPr>
        <w:t>населения: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5"/>
          <w:szCs w:val="28"/>
        </w:rPr>
        <w:t xml:space="preserve">организовать оповещение личного состава ПЭП о получении </w:t>
      </w:r>
      <w:r>
        <w:rPr>
          <w:color w:val="000000"/>
          <w:szCs w:val="28"/>
        </w:rPr>
        <w:t>распоряжения на проведение мероприятий по приему эвакуируемого населения;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11"/>
          <w:szCs w:val="28"/>
        </w:rPr>
        <w:t xml:space="preserve">доложить председателю эвакоприемной комиссии города и </w:t>
      </w:r>
      <w:r>
        <w:rPr>
          <w:color w:val="000000"/>
          <w:spacing w:val="6"/>
          <w:szCs w:val="28"/>
        </w:rPr>
        <w:t xml:space="preserve">подтвердить получение распоряжения,   уточнить задачу ПЭП на </w:t>
      </w:r>
      <w:r>
        <w:rPr>
          <w:color w:val="000000"/>
          <w:spacing w:val="-1"/>
          <w:szCs w:val="28"/>
        </w:rPr>
        <w:t>проведение эвакомероприятий;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  <w:tab w:val="left" w:pos="4814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6"/>
          <w:szCs w:val="28"/>
        </w:rPr>
        <w:t xml:space="preserve">поставить задачу старшим групп ПЭП на прием                                        и размещение </w:t>
      </w:r>
      <w:r>
        <w:rPr>
          <w:color w:val="000000"/>
          <w:spacing w:val="1"/>
          <w:szCs w:val="28"/>
        </w:rPr>
        <w:t>эваконаселения, уточнить</w:t>
      </w:r>
      <w:r>
        <w:rPr>
          <w:color w:val="000000"/>
          <w:szCs w:val="28"/>
        </w:rPr>
        <w:t xml:space="preserve"> </w:t>
      </w:r>
      <w:r>
        <w:rPr>
          <w:color w:val="000000"/>
          <w:spacing w:val="3"/>
          <w:szCs w:val="28"/>
        </w:rPr>
        <w:t xml:space="preserve">мероприятия по медицинскому, </w:t>
      </w:r>
      <w:r>
        <w:rPr>
          <w:color w:val="000000"/>
          <w:spacing w:val="-1"/>
          <w:szCs w:val="28"/>
        </w:rPr>
        <w:t>материальному, транспортному и другим видам обеспечения;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pacing w:val="8"/>
          <w:szCs w:val="28"/>
        </w:rPr>
        <w:t xml:space="preserve">организовать связь с пунктами высадки (встречи) эваконаселения и </w:t>
      </w:r>
      <w:r>
        <w:rPr>
          <w:color w:val="000000"/>
          <w:spacing w:val="-1"/>
          <w:szCs w:val="28"/>
        </w:rPr>
        <w:t>территориальным отделом администрации муниципального округа по месту размещения;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3"/>
          <w:szCs w:val="28"/>
        </w:rPr>
        <w:t xml:space="preserve">проверить готовность защитных сооружений к укрытию администрации </w:t>
      </w:r>
      <w:r>
        <w:rPr>
          <w:color w:val="000000"/>
          <w:spacing w:val="-1"/>
          <w:szCs w:val="28"/>
        </w:rPr>
        <w:t>пункта и эваконаселения на ПЭП;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доложить председателю муниципальной эвакоприемной комиссии                 о готовности </w:t>
      </w:r>
      <w:r>
        <w:rPr>
          <w:color w:val="000000"/>
          <w:spacing w:val="-1"/>
          <w:szCs w:val="28"/>
        </w:rPr>
        <w:t>ПЭП к выполнению поставленных задач;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12"/>
          <w:szCs w:val="28"/>
        </w:rPr>
        <w:t xml:space="preserve">организовать встречу, прием и размещение в населенных пунктах </w:t>
      </w:r>
      <w:r>
        <w:rPr>
          <w:color w:val="000000"/>
          <w:spacing w:val="-1"/>
          <w:szCs w:val="28"/>
        </w:rPr>
        <w:t>территориального отдела прибывающего населения, согласно расчету;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7"/>
          <w:szCs w:val="28"/>
        </w:rPr>
        <w:t xml:space="preserve">своевременно представлять донесения, доклады о ходе приема                    и </w:t>
      </w:r>
      <w:r>
        <w:rPr>
          <w:color w:val="000000"/>
          <w:szCs w:val="28"/>
        </w:rPr>
        <w:t>размещения эваконаселения через каждые два часа;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11"/>
          <w:szCs w:val="28"/>
        </w:rPr>
        <w:t xml:space="preserve">с началом прибытия на ПЭП эваконаселения принимать меры                  к </w:t>
      </w:r>
      <w:r>
        <w:rPr>
          <w:color w:val="000000"/>
          <w:spacing w:val="5"/>
          <w:szCs w:val="28"/>
        </w:rPr>
        <w:t xml:space="preserve">безотлагательному отправлению его к месту размещения, не допускать </w:t>
      </w:r>
      <w:r>
        <w:rPr>
          <w:color w:val="000000"/>
          <w:spacing w:val="-1"/>
          <w:szCs w:val="28"/>
        </w:rPr>
        <w:t>многочисленного скопления людей на ПЭП;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5"/>
          <w:szCs w:val="28"/>
        </w:rPr>
        <w:t xml:space="preserve">по сигналу «Воздушная тревога» укрывать эваконаселение                           в защитных </w:t>
      </w:r>
      <w:r>
        <w:rPr>
          <w:color w:val="000000"/>
          <w:spacing w:val="-3"/>
          <w:szCs w:val="28"/>
        </w:rPr>
        <w:t>сооружениях;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1"/>
          <w:szCs w:val="28"/>
        </w:rPr>
        <w:t xml:space="preserve">привлекать по возможности эваконаселение к строительству простейших </w:t>
      </w:r>
      <w:r>
        <w:rPr>
          <w:color w:val="000000"/>
          <w:spacing w:val="-3"/>
          <w:szCs w:val="28"/>
        </w:rPr>
        <w:t>укрытий на ПЭП.</w:t>
      </w:r>
    </w:p>
    <w:p w:rsidR="00C1660F" w:rsidRPr="003044FF" w:rsidRDefault="00C1660F" w:rsidP="00317968">
      <w:pPr>
        <w:shd w:val="clear" w:color="auto" w:fill="FFFFFF"/>
        <w:tabs>
          <w:tab w:val="left" w:pos="426"/>
        </w:tabs>
        <w:ind w:firstLine="709"/>
        <w:jc w:val="both"/>
        <w:rPr>
          <w:b/>
        </w:rPr>
      </w:pPr>
      <w:r w:rsidRPr="003044FF">
        <w:rPr>
          <w:b/>
          <w:color w:val="000000"/>
          <w:spacing w:val="-1"/>
          <w:szCs w:val="28"/>
        </w:rPr>
        <w:t>г) При получении сигнала «Внимание всем!»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2"/>
          <w:szCs w:val="28"/>
        </w:rPr>
        <w:t>продублировать сигнал «Внимание всем!» на ПЭП;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9"/>
          <w:szCs w:val="28"/>
        </w:rPr>
        <w:t>организовать укрытие эваконаселения и личного состава ПЭП</w:t>
      </w:r>
      <w:r>
        <w:rPr>
          <w:color w:val="000000"/>
          <w:spacing w:val="-3"/>
          <w:szCs w:val="28"/>
        </w:rPr>
        <w:t>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ind w:firstLine="709"/>
        <w:jc w:val="both"/>
        <w:rPr>
          <w:i/>
          <w:iCs/>
          <w:color w:val="000000"/>
          <w:szCs w:val="28"/>
        </w:rPr>
      </w:pPr>
      <w:r>
        <w:rPr>
          <w:color w:val="000000"/>
          <w:spacing w:val="3"/>
          <w:szCs w:val="28"/>
        </w:rPr>
        <w:t xml:space="preserve">после нападения противника организовать уточнение последствии </w:t>
      </w:r>
      <w:r>
        <w:rPr>
          <w:color w:val="000000"/>
          <w:spacing w:val="-1"/>
          <w:szCs w:val="28"/>
        </w:rPr>
        <w:t>нападения противника и проведение спасательных работ на ПЭП;</w:t>
      </w:r>
    </w:p>
    <w:p w:rsidR="00C1660F" w:rsidRPr="00930B9B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24"/>
        <w:ind w:firstLine="709"/>
        <w:jc w:val="both"/>
        <w:rPr>
          <w:color w:val="000000"/>
          <w:szCs w:val="28"/>
        </w:rPr>
      </w:pPr>
      <w:r>
        <w:rPr>
          <w:color w:val="000000"/>
          <w:spacing w:val="8"/>
          <w:szCs w:val="28"/>
        </w:rPr>
        <w:t xml:space="preserve">доложить в эвакоприемную комиссию территориального отдела                                          о последствиях </w:t>
      </w:r>
      <w:r>
        <w:rPr>
          <w:color w:val="000000"/>
          <w:spacing w:val="-1"/>
          <w:szCs w:val="28"/>
        </w:rPr>
        <w:t>нападения противника и проводимых мероприятиях.</w:t>
      </w:r>
    </w:p>
    <w:p w:rsidR="00C1660F" w:rsidRDefault="00C1660F" w:rsidP="00930B9B">
      <w:pPr>
        <w:widowControl w:val="0"/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24"/>
        <w:jc w:val="both"/>
        <w:rPr>
          <w:color w:val="000000"/>
          <w:szCs w:val="28"/>
        </w:rPr>
      </w:pPr>
    </w:p>
    <w:p w:rsidR="00C1660F" w:rsidRPr="00930B9B" w:rsidRDefault="00C1660F" w:rsidP="00930B9B">
      <w:pPr>
        <w:shd w:val="clear" w:color="auto" w:fill="FFFFFF"/>
        <w:tabs>
          <w:tab w:val="left" w:pos="426"/>
        </w:tabs>
        <w:ind w:right="5"/>
        <w:jc w:val="center"/>
        <w:rPr>
          <w:b/>
          <w:color w:val="000000"/>
          <w:szCs w:val="28"/>
        </w:rPr>
      </w:pPr>
      <w:r w:rsidRPr="00930B9B">
        <w:rPr>
          <w:b/>
          <w:color w:val="000000"/>
          <w:szCs w:val="28"/>
        </w:rPr>
        <w:t>2. Заместитель начальника ПЭП</w:t>
      </w:r>
    </w:p>
    <w:p w:rsidR="00C1660F" w:rsidRDefault="00C1660F" w:rsidP="00317968">
      <w:pPr>
        <w:shd w:val="clear" w:color="auto" w:fill="FFFFFF"/>
        <w:tabs>
          <w:tab w:val="left" w:pos="426"/>
        </w:tabs>
        <w:spacing w:before="288"/>
        <w:ind w:right="5" w:firstLine="709"/>
        <w:jc w:val="both"/>
      </w:pPr>
      <w:r>
        <w:rPr>
          <w:color w:val="000000"/>
          <w:szCs w:val="28"/>
        </w:rPr>
        <w:t xml:space="preserve">Заместитель начальника ПЭП - подчиняется начальнику ПЭП                                 и </w:t>
      </w:r>
      <w:r>
        <w:rPr>
          <w:color w:val="000000"/>
          <w:spacing w:val="9"/>
          <w:szCs w:val="28"/>
        </w:rPr>
        <w:t xml:space="preserve">непосредственно отвечает за встречу, прием и отправление в места </w:t>
      </w:r>
      <w:r>
        <w:rPr>
          <w:color w:val="000000"/>
          <w:spacing w:val="6"/>
          <w:szCs w:val="28"/>
        </w:rPr>
        <w:t xml:space="preserve">размещения прибывающего населения, в отсутствие начальника ПЭП </w:t>
      </w:r>
      <w:r>
        <w:rPr>
          <w:color w:val="000000"/>
          <w:spacing w:val="-1"/>
          <w:szCs w:val="28"/>
        </w:rPr>
        <w:t>выполняет его обязанности.</w:t>
      </w:r>
    </w:p>
    <w:p w:rsidR="00C1660F" w:rsidRDefault="00C1660F" w:rsidP="00317968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pacing w:val="-5"/>
          <w:szCs w:val="28"/>
        </w:rPr>
        <w:t>ОН ОБЯЗАН: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7"/>
          <w:szCs w:val="28"/>
        </w:rPr>
        <w:t xml:space="preserve">разрабатывать документы по приему размещению медицинскому, </w:t>
      </w:r>
      <w:r>
        <w:rPr>
          <w:color w:val="000000"/>
          <w:spacing w:val="-1"/>
          <w:szCs w:val="28"/>
        </w:rPr>
        <w:t>материальному и транспортному обеспечению эваконаселения;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4"/>
          <w:szCs w:val="28"/>
        </w:rPr>
        <w:t xml:space="preserve">накапливать оборудование и инвентарь для здания ПЭП                                и участвовать в </w:t>
      </w:r>
      <w:r>
        <w:rPr>
          <w:color w:val="000000"/>
          <w:spacing w:val="-1"/>
          <w:szCs w:val="28"/>
        </w:rPr>
        <w:t>его оборудовании;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6"/>
          <w:szCs w:val="28"/>
        </w:rPr>
        <w:t xml:space="preserve">организовывать и руководить работой по подготовке защитных </w:t>
      </w:r>
      <w:r>
        <w:rPr>
          <w:color w:val="000000"/>
          <w:spacing w:val="-1"/>
          <w:szCs w:val="28"/>
        </w:rPr>
        <w:t>сооружений к укрытию населения;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24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при получении распоряжения на рассредоточение и эвакуацию населения </w:t>
      </w:r>
      <w:r>
        <w:rPr>
          <w:color w:val="000000"/>
          <w:spacing w:val="1"/>
          <w:szCs w:val="28"/>
        </w:rPr>
        <w:t xml:space="preserve">руководить развертыванием все элементов ПЭП и контролировать работу </w:t>
      </w:r>
      <w:r>
        <w:rPr>
          <w:color w:val="000000"/>
          <w:spacing w:val="-3"/>
          <w:szCs w:val="28"/>
        </w:rPr>
        <w:t>всех групп;</w:t>
      </w:r>
    </w:p>
    <w:p w:rsidR="00C1660F" w:rsidRPr="00317968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контролировать прибытие на ПЭП автотранспорта и распределять его для </w:t>
      </w:r>
      <w:r>
        <w:rPr>
          <w:color w:val="000000"/>
          <w:spacing w:val="-1"/>
          <w:szCs w:val="28"/>
        </w:rPr>
        <w:t>обеспечения эвакоперевозок.</w:t>
      </w:r>
    </w:p>
    <w:p w:rsidR="00C1660F" w:rsidRDefault="00C1660F" w:rsidP="00317968">
      <w:pPr>
        <w:widowControl w:val="0"/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jc w:val="both"/>
        <w:rPr>
          <w:color w:val="000000"/>
          <w:spacing w:val="-1"/>
          <w:szCs w:val="28"/>
        </w:rPr>
      </w:pPr>
    </w:p>
    <w:p w:rsidR="00C1660F" w:rsidRPr="00930B9B" w:rsidRDefault="00C1660F" w:rsidP="00352C2C">
      <w:pPr>
        <w:widowControl w:val="0"/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4"/>
        <w:jc w:val="center"/>
        <w:rPr>
          <w:b/>
          <w:color w:val="000000"/>
          <w:szCs w:val="28"/>
        </w:rPr>
      </w:pPr>
      <w:r w:rsidRPr="00930B9B">
        <w:rPr>
          <w:b/>
          <w:color w:val="000000"/>
          <w:szCs w:val="28"/>
        </w:rPr>
        <w:t>3. Начальник группы встречи и приема эвакуируемого населения</w:t>
      </w:r>
    </w:p>
    <w:p w:rsidR="00C1660F" w:rsidRDefault="00C1660F" w:rsidP="00317968">
      <w:pPr>
        <w:shd w:val="clear" w:color="auto" w:fill="FFFFFF"/>
        <w:tabs>
          <w:tab w:val="left" w:pos="426"/>
        </w:tabs>
        <w:ind w:firstLine="709"/>
        <w:jc w:val="both"/>
        <w:rPr>
          <w:color w:val="000000"/>
          <w:szCs w:val="28"/>
        </w:rPr>
      </w:pPr>
    </w:p>
    <w:p w:rsidR="00C1660F" w:rsidRDefault="00C1660F" w:rsidP="00317968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zCs w:val="28"/>
        </w:rPr>
        <w:t xml:space="preserve">Начальник группы встречи и приема эвакуируемого населения подчиняется </w:t>
      </w:r>
      <w:r>
        <w:rPr>
          <w:color w:val="000000"/>
          <w:spacing w:val="-1"/>
          <w:szCs w:val="28"/>
        </w:rPr>
        <w:t>начальнику ПЭП и его заместителю.</w:t>
      </w:r>
    </w:p>
    <w:p w:rsidR="00C1660F" w:rsidRDefault="00C1660F" w:rsidP="00352C2C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pacing w:val="-5"/>
          <w:szCs w:val="28"/>
        </w:rPr>
        <w:t>ОН ОБЯЗАН:</w:t>
      </w:r>
    </w:p>
    <w:p w:rsidR="00C1660F" w:rsidRPr="00BC06B6" w:rsidRDefault="00C1660F" w:rsidP="00311D76">
      <w:pPr>
        <w:pStyle w:val="BodyTextIndent2"/>
        <w:spacing w:after="0" w:line="240" w:lineRule="auto"/>
        <w:ind w:left="709"/>
        <w:jc w:val="both"/>
        <w:rPr>
          <w:b/>
          <w:szCs w:val="28"/>
        </w:rPr>
      </w:pPr>
      <w:r w:rsidRPr="00BC06B6">
        <w:rPr>
          <w:b/>
          <w:szCs w:val="28"/>
        </w:rPr>
        <w:t>а) В режиме повседневной деятельности:</w:t>
      </w:r>
    </w:p>
    <w:p w:rsidR="00C1660F" w:rsidRDefault="00C1660F" w:rsidP="00352C2C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6"/>
          <w:szCs w:val="28"/>
        </w:rPr>
        <w:t xml:space="preserve">распределить обязанности между личным составом группы                          и изучить с </w:t>
      </w:r>
      <w:r>
        <w:rPr>
          <w:color w:val="000000"/>
          <w:spacing w:val="-1"/>
          <w:szCs w:val="28"/>
        </w:rPr>
        <w:t>ними необходимые документы;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24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изучить расчет на размещение эваконаселения;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24"/>
        <w:ind w:firstLine="709"/>
        <w:jc w:val="both"/>
        <w:rPr>
          <w:color w:val="000000"/>
          <w:szCs w:val="28"/>
        </w:rPr>
      </w:pPr>
      <w:r>
        <w:rPr>
          <w:color w:val="000000"/>
          <w:spacing w:val="2"/>
          <w:szCs w:val="28"/>
        </w:rPr>
        <w:t xml:space="preserve">знать пункты (станции) высадки эвакуируемого населения, их состояние, </w:t>
      </w:r>
      <w:r>
        <w:rPr>
          <w:color w:val="000000"/>
          <w:spacing w:val="4"/>
          <w:szCs w:val="28"/>
        </w:rPr>
        <w:t xml:space="preserve">маршруты от пункта высадки до ПЭП и возможности укрытия </w:t>
      </w:r>
      <w:r>
        <w:rPr>
          <w:color w:val="000000"/>
          <w:spacing w:val="-1"/>
          <w:szCs w:val="28"/>
        </w:rPr>
        <w:t>эвакуируемого населения на маршруте;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8"/>
          <w:szCs w:val="28"/>
        </w:rPr>
        <w:t xml:space="preserve">знать время прибытия, количество эваконаселения, порядок отправки </w:t>
      </w:r>
      <w:r>
        <w:rPr>
          <w:color w:val="000000"/>
          <w:spacing w:val="10"/>
          <w:szCs w:val="28"/>
        </w:rPr>
        <w:t xml:space="preserve">эваконаселения к местам расселения, выделяемый транспорт  от </w:t>
      </w:r>
      <w:r>
        <w:rPr>
          <w:color w:val="000000"/>
          <w:spacing w:val="6"/>
          <w:szCs w:val="28"/>
        </w:rPr>
        <w:t xml:space="preserve">организаций, его количество, а также проводников для сопровождения </w:t>
      </w:r>
      <w:r>
        <w:rPr>
          <w:color w:val="000000"/>
          <w:spacing w:val="-2"/>
          <w:szCs w:val="28"/>
        </w:rPr>
        <w:t>эваконаселения.</w:t>
      </w:r>
    </w:p>
    <w:p w:rsidR="00C1660F" w:rsidRPr="00BC06B6" w:rsidRDefault="00C1660F" w:rsidP="00317968">
      <w:pPr>
        <w:shd w:val="clear" w:color="auto" w:fill="FFFFFF"/>
        <w:tabs>
          <w:tab w:val="left" w:pos="426"/>
        </w:tabs>
        <w:ind w:firstLine="709"/>
        <w:jc w:val="both"/>
      </w:pPr>
      <w:r w:rsidRPr="00BC06B6">
        <w:rPr>
          <w:b/>
          <w:szCs w:val="28"/>
        </w:rPr>
        <w:t>б) При получении распоряжения на развертывание ПЭП: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прибыть на ПЭП и уточнить задачи личному составу группы;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подготовить помещение и документы для работы;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представлять в эвакоприемную комиссию территориального отдела обобщенные данные </w:t>
      </w:r>
      <w:r>
        <w:rPr>
          <w:color w:val="000000"/>
          <w:spacing w:val="-1"/>
          <w:szCs w:val="28"/>
        </w:rPr>
        <w:t>о ходе прибытия и размещения эваконаселения;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24"/>
        <w:ind w:firstLine="709"/>
        <w:jc w:val="both"/>
        <w:rPr>
          <w:color w:val="000000"/>
          <w:szCs w:val="28"/>
        </w:rPr>
      </w:pPr>
      <w:r>
        <w:rPr>
          <w:color w:val="000000"/>
          <w:spacing w:val="11"/>
          <w:szCs w:val="28"/>
        </w:rPr>
        <w:t xml:space="preserve">контролировать работу подчиненных во время приема, регистрации </w:t>
      </w:r>
      <w:r>
        <w:rPr>
          <w:color w:val="000000"/>
          <w:spacing w:val="6"/>
          <w:szCs w:val="28"/>
        </w:rPr>
        <w:t xml:space="preserve">эваконаселения и обобщать сведения о поступивших эвакуируемых по </w:t>
      </w:r>
      <w:r>
        <w:rPr>
          <w:color w:val="000000"/>
          <w:spacing w:val="-2"/>
          <w:szCs w:val="28"/>
        </w:rPr>
        <w:t>журналу (книге) учета;</w:t>
      </w:r>
    </w:p>
    <w:p w:rsidR="00C1660F" w:rsidRPr="005A3881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14"/>
          <w:szCs w:val="28"/>
        </w:rPr>
        <w:t xml:space="preserve">знать сигнал оповещения, порядок действий по ним и доводить до </w:t>
      </w:r>
      <w:r>
        <w:rPr>
          <w:color w:val="000000"/>
          <w:spacing w:val="-3"/>
          <w:szCs w:val="28"/>
        </w:rPr>
        <w:t>подчиненных.</w:t>
      </w:r>
    </w:p>
    <w:p w:rsidR="00C1660F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jc w:val="both"/>
        <w:rPr>
          <w:color w:val="000000"/>
          <w:spacing w:val="-3"/>
          <w:szCs w:val="28"/>
        </w:rPr>
      </w:pPr>
    </w:p>
    <w:p w:rsidR="00C1660F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C1660F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C1660F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C1660F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C1660F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C1660F" w:rsidRPr="00930B9B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r w:rsidRPr="00930B9B">
        <w:rPr>
          <w:b/>
          <w:color w:val="000000"/>
          <w:szCs w:val="28"/>
        </w:rPr>
        <w:t>4. Начальник группы учета эвакуируемого населения и регистрации</w:t>
      </w:r>
    </w:p>
    <w:p w:rsidR="00C1660F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C1660F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pacing w:val="5"/>
          <w:szCs w:val="28"/>
        </w:rPr>
      </w:pPr>
      <w:r>
        <w:rPr>
          <w:color w:val="000000"/>
          <w:szCs w:val="28"/>
        </w:rPr>
        <w:t xml:space="preserve">Начальник группы учета эвакуируемого населения и регистрации подчиняется начальнику ПЭП и его заместителю и отвечает </w:t>
      </w:r>
      <w:r>
        <w:rPr>
          <w:color w:val="000000"/>
          <w:spacing w:val="5"/>
          <w:szCs w:val="28"/>
        </w:rPr>
        <w:t>за своевременный учет и регистрацию прибывшего эвакуированного населения.</w:t>
      </w:r>
    </w:p>
    <w:p w:rsidR="00C1660F" w:rsidRDefault="00C1660F" w:rsidP="005A3881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pacing w:val="5"/>
          <w:szCs w:val="28"/>
        </w:rPr>
      </w:pPr>
      <w:r>
        <w:rPr>
          <w:color w:val="000000"/>
          <w:spacing w:val="5"/>
          <w:szCs w:val="28"/>
        </w:rPr>
        <w:t>ОН ОБЯЗАН:</w:t>
      </w:r>
    </w:p>
    <w:p w:rsidR="00C1660F" w:rsidRPr="00BC06B6" w:rsidRDefault="00C1660F" w:rsidP="00311D76">
      <w:pPr>
        <w:pStyle w:val="BodyTextIndent2"/>
        <w:spacing w:after="0" w:line="240" w:lineRule="auto"/>
        <w:ind w:left="0" w:firstLine="709"/>
        <w:jc w:val="both"/>
        <w:rPr>
          <w:b/>
          <w:szCs w:val="28"/>
        </w:rPr>
      </w:pPr>
      <w:r w:rsidRPr="00BC06B6">
        <w:rPr>
          <w:b/>
          <w:szCs w:val="28"/>
        </w:rPr>
        <w:t>а) В режиме повседневной деятельности:</w:t>
      </w:r>
    </w:p>
    <w:p w:rsidR="00C1660F" w:rsidRDefault="00C1660F" w:rsidP="00D0495A">
      <w:pPr>
        <w:ind w:firstLine="708"/>
        <w:jc w:val="both"/>
        <w:rPr>
          <w:szCs w:val="28"/>
        </w:rPr>
      </w:pPr>
      <w:r>
        <w:rPr>
          <w:szCs w:val="28"/>
        </w:rPr>
        <w:t>- знать задачи группы, проводить занятия с личным составом группы                по подготовке его к работе по учету и регистрации эвакуированных;</w:t>
      </w:r>
    </w:p>
    <w:p w:rsidR="00C1660F" w:rsidRDefault="00C1660F" w:rsidP="00D0495A">
      <w:pPr>
        <w:ind w:firstLine="708"/>
        <w:jc w:val="both"/>
        <w:rPr>
          <w:szCs w:val="28"/>
        </w:rPr>
      </w:pPr>
      <w:r>
        <w:rPr>
          <w:szCs w:val="28"/>
        </w:rPr>
        <w:t>- разрабатывать план работы группы, обеспечивать его выполнение, поддерживать документацию в готовности к эвакомероприятим.</w:t>
      </w:r>
    </w:p>
    <w:p w:rsidR="00C1660F" w:rsidRDefault="00C1660F" w:rsidP="00311D76">
      <w:pPr>
        <w:widowControl w:val="0"/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5"/>
        <w:ind w:left="709"/>
        <w:jc w:val="both"/>
        <w:rPr>
          <w:b/>
          <w:i/>
          <w:szCs w:val="28"/>
        </w:rPr>
      </w:pPr>
      <w:r w:rsidRPr="00BC06B6">
        <w:rPr>
          <w:b/>
          <w:szCs w:val="28"/>
        </w:rPr>
        <w:t>б) При получении распоряжения на развертывание ПЭП</w:t>
      </w:r>
      <w:r>
        <w:rPr>
          <w:b/>
          <w:i/>
          <w:szCs w:val="28"/>
        </w:rPr>
        <w:t>:</w:t>
      </w:r>
    </w:p>
    <w:p w:rsidR="00C1660F" w:rsidRDefault="00C1660F" w:rsidP="00311D76">
      <w:pPr>
        <w:widowControl w:val="0"/>
        <w:shd w:val="clear" w:color="auto" w:fill="FFFFFF"/>
        <w:tabs>
          <w:tab w:val="left" w:pos="346"/>
          <w:tab w:val="left" w:pos="426"/>
        </w:tabs>
        <w:autoSpaceDE w:val="0"/>
        <w:autoSpaceDN w:val="0"/>
        <w:adjustRightInd w:val="0"/>
        <w:spacing w:before="5"/>
        <w:ind w:left="709"/>
        <w:jc w:val="both"/>
        <w:rPr>
          <w:color w:val="000000"/>
          <w:szCs w:val="28"/>
        </w:rPr>
      </w:pPr>
      <w:r>
        <w:rPr>
          <w:szCs w:val="28"/>
        </w:rPr>
        <w:t xml:space="preserve">- </w:t>
      </w:r>
      <w:r>
        <w:rPr>
          <w:color w:val="000000"/>
          <w:spacing w:val="-1"/>
          <w:szCs w:val="28"/>
        </w:rPr>
        <w:t>прибыть на ПЭП и уточнить задачи личному составу группы;</w:t>
      </w:r>
    </w:p>
    <w:p w:rsidR="00C1660F" w:rsidRDefault="00C1660F" w:rsidP="00D0495A">
      <w:pPr>
        <w:ind w:firstLine="708"/>
        <w:jc w:val="both"/>
        <w:rPr>
          <w:szCs w:val="28"/>
        </w:rPr>
      </w:pPr>
      <w:r>
        <w:rPr>
          <w:szCs w:val="28"/>
        </w:rPr>
        <w:t>- подготовить рабочее место группы по учету и регистрации эваконаселения;</w:t>
      </w:r>
    </w:p>
    <w:p w:rsidR="00C1660F" w:rsidRDefault="00C1660F" w:rsidP="00D0495A">
      <w:pPr>
        <w:ind w:firstLine="708"/>
        <w:jc w:val="both"/>
        <w:rPr>
          <w:szCs w:val="28"/>
        </w:rPr>
      </w:pPr>
      <w:r>
        <w:rPr>
          <w:szCs w:val="28"/>
        </w:rPr>
        <w:t>- с получением распоряжения на прием эвакуированного населения                      у начальника ПЭП уточнить задачи группы, количество ожидаемого населения, время его прибытия на ПЭП и определить задачи подчиненным;</w:t>
      </w:r>
    </w:p>
    <w:p w:rsidR="00C1660F" w:rsidRDefault="00C1660F" w:rsidP="00D0495A">
      <w:pPr>
        <w:ind w:firstLine="708"/>
        <w:jc w:val="both"/>
        <w:rPr>
          <w:szCs w:val="28"/>
        </w:rPr>
      </w:pPr>
      <w:r>
        <w:rPr>
          <w:szCs w:val="28"/>
        </w:rPr>
        <w:t>- во время приема и регистрации эваконаселения контролировать работу и обобщать сведения о поступивших эвакуированных по журналу учета;</w:t>
      </w:r>
    </w:p>
    <w:p w:rsidR="00C1660F" w:rsidRDefault="00C1660F" w:rsidP="00D0495A">
      <w:pPr>
        <w:ind w:firstLine="708"/>
        <w:jc w:val="both"/>
        <w:rPr>
          <w:szCs w:val="28"/>
        </w:rPr>
      </w:pPr>
      <w:r>
        <w:rPr>
          <w:szCs w:val="28"/>
        </w:rPr>
        <w:t>- представлять начальнику ПЭП в установленное время сведения о ходе эвакуации и выполненной работе;</w:t>
      </w:r>
    </w:p>
    <w:p w:rsidR="00C1660F" w:rsidRDefault="00C1660F" w:rsidP="00D0495A">
      <w:pPr>
        <w:ind w:firstLine="708"/>
        <w:jc w:val="both"/>
        <w:rPr>
          <w:szCs w:val="28"/>
        </w:rPr>
      </w:pPr>
      <w:r>
        <w:rPr>
          <w:szCs w:val="28"/>
        </w:rPr>
        <w:t>- знать сигналы оповещения, порядок действий по ним и доводить их до подчиненных.</w:t>
      </w:r>
    </w:p>
    <w:p w:rsidR="00C1660F" w:rsidRDefault="00C1660F" w:rsidP="00D0495A">
      <w:pPr>
        <w:ind w:firstLine="708"/>
        <w:jc w:val="both"/>
        <w:rPr>
          <w:szCs w:val="28"/>
        </w:rPr>
      </w:pPr>
    </w:p>
    <w:p w:rsidR="00C1660F" w:rsidRPr="00930B9B" w:rsidRDefault="00C1660F" w:rsidP="00D0495A">
      <w:pPr>
        <w:ind w:firstLine="142"/>
        <w:jc w:val="center"/>
        <w:rPr>
          <w:b/>
          <w:color w:val="000000"/>
          <w:szCs w:val="28"/>
        </w:rPr>
      </w:pPr>
      <w:r w:rsidRPr="00930B9B">
        <w:rPr>
          <w:b/>
          <w:color w:val="000000"/>
          <w:szCs w:val="28"/>
        </w:rPr>
        <w:t>5. Начальник группы отправки, сопровождения и размещения эвакуируемого населения</w:t>
      </w:r>
    </w:p>
    <w:p w:rsidR="00C1660F" w:rsidRDefault="00C1660F" w:rsidP="00D0495A">
      <w:pPr>
        <w:ind w:firstLine="142"/>
        <w:jc w:val="center"/>
        <w:rPr>
          <w:szCs w:val="28"/>
        </w:rPr>
      </w:pPr>
    </w:p>
    <w:p w:rsidR="00C1660F" w:rsidRDefault="00C1660F" w:rsidP="00D0495A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zCs w:val="28"/>
        </w:rPr>
        <w:t xml:space="preserve">Начальник группы отправки, сопровождения и размещения эвакуируемого населения - подчиняется начальнику ПЭП и его заместителю    и отвечает </w:t>
      </w:r>
      <w:r>
        <w:rPr>
          <w:color w:val="000000"/>
          <w:spacing w:val="5"/>
          <w:szCs w:val="28"/>
        </w:rPr>
        <w:t xml:space="preserve">за своевременную отправку эваконаселения в места расселения, его </w:t>
      </w:r>
      <w:r>
        <w:rPr>
          <w:color w:val="000000"/>
          <w:spacing w:val="-1"/>
          <w:szCs w:val="28"/>
        </w:rPr>
        <w:t>сопровождение и размещение по жилым домам местных жителей                              и выделенным помещениям организаций.</w:t>
      </w:r>
    </w:p>
    <w:p w:rsidR="00C1660F" w:rsidRPr="00BC06B6" w:rsidRDefault="00C1660F" w:rsidP="00D0495A">
      <w:pPr>
        <w:shd w:val="clear" w:color="auto" w:fill="FFFFFF"/>
        <w:tabs>
          <w:tab w:val="left" w:pos="426"/>
        </w:tabs>
        <w:ind w:firstLine="709"/>
        <w:jc w:val="both"/>
      </w:pPr>
      <w:r w:rsidRPr="00BC06B6">
        <w:rPr>
          <w:color w:val="000000"/>
          <w:spacing w:val="-5"/>
          <w:szCs w:val="28"/>
        </w:rPr>
        <w:t>ОН ОБЯЗАН:</w:t>
      </w:r>
    </w:p>
    <w:p w:rsidR="00C1660F" w:rsidRPr="00BC06B6" w:rsidRDefault="00C1660F" w:rsidP="00311D76">
      <w:pPr>
        <w:pStyle w:val="BodyTextIndent2"/>
        <w:spacing w:after="0" w:line="240" w:lineRule="auto"/>
        <w:ind w:left="709"/>
        <w:jc w:val="both"/>
        <w:rPr>
          <w:b/>
          <w:szCs w:val="28"/>
        </w:rPr>
      </w:pPr>
      <w:r w:rsidRPr="00BC06B6">
        <w:rPr>
          <w:b/>
          <w:szCs w:val="28"/>
        </w:rPr>
        <w:t>а) В режиме повседневной деятельности: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распределить обязанности между личным составом группы;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pacing w:val="13"/>
          <w:szCs w:val="28"/>
        </w:rPr>
        <w:t xml:space="preserve">изучить выписку из плана приема и размещения эваконаселения на </w:t>
      </w:r>
      <w:r>
        <w:rPr>
          <w:color w:val="000000"/>
          <w:spacing w:val="-1"/>
          <w:szCs w:val="28"/>
        </w:rPr>
        <w:t>территории территориальных отделов администрации муниципального округа;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изучить порядок отправки, сопровождения эваконаселения                                  и размещения;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5"/>
          <w:szCs w:val="28"/>
        </w:rPr>
        <w:t xml:space="preserve">знать порядок выделения сопровождающих от территориального отдела и </w:t>
      </w:r>
      <w:r>
        <w:rPr>
          <w:color w:val="000000"/>
          <w:szCs w:val="28"/>
        </w:rPr>
        <w:t>организаций для непосредственного размещения эваконаселения;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принимать участие в разработке и корректировке документов ПЭП.</w:t>
      </w:r>
    </w:p>
    <w:p w:rsidR="00C1660F" w:rsidRPr="00BC06B6" w:rsidRDefault="00C1660F" w:rsidP="00311D76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ind w:left="709"/>
        <w:jc w:val="both"/>
        <w:rPr>
          <w:color w:val="000000"/>
          <w:szCs w:val="28"/>
        </w:rPr>
      </w:pPr>
      <w:r w:rsidRPr="00BC06B6">
        <w:rPr>
          <w:b/>
          <w:szCs w:val="28"/>
        </w:rPr>
        <w:t>б) При получении распоряжения на развертывание ПЭП: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4"/>
          <w:szCs w:val="28"/>
        </w:rPr>
        <w:t xml:space="preserve">уточнить задачу группы, порядок комплектования  эвакуированных, </w:t>
      </w:r>
      <w:r>
        <w:rPr>
          <w:color w:val="000000"/>
          <w:spacing w:val="9"/>
          <w:szCs w:val="28"/>
        </w:rPr>
        <w:t xml:space="preserve">маршруты и порядок сопровождения эваконаселения                  к местам </w:t>
      </w:r>
      <w:r>
        <w:rPr>
          <w:color w:val="000000"/>
          <w:spacing w:val="-1"/>
          <w:szCs w:val="28"/>
        </w:rPr>
        <w:t>размещения;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29"/>
        <w:ind w:firstLine="709"/>
        <w:jc w:val="both"/>
        <w:rPr>
          <w:color w:val="000000"/>
          <w:szCs w:val="28"/>
        </w:rPr>
      </w:pPr>
      <w:r>
        <w:rPr>
          <w:color w:val="000000"/>
          <w:spacing w:val="1"/>
          <w:szCs w:val="28"/>
        </w:rPr>
        <w:t xml:space="preserve">подготовить рабочие места, помещение группы к работе, укомплектовать </w:t>
      </w:r>
      <w:r>
        <w:rPr>
          <w:color w:val="000000"/>
          <w:spacing w:val="-1"/>
          <w:szCs w:val="28"/>
        </w:rPr>
        <w:t>помещение группы оборудованием и инвентарем;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уточнить задачи проводникам при сопровождении эвакуированных;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 xml:space="preserve">уточнить расчет на размещение эвакуированного населения                                на территории </w:t>
      </w:r>
      <w:r>
        <w:rPr>
          <w:color w:val="000000"/>
          <w:spacing w:val="-2"/>
          <w:szCs w:val="28"/>
        </w:rPr>
        <w:t>территориального округа;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29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доложить начальнику ПЭП о готовности группы к выполнению задач;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-2"/>
          <w:szCs w:val="28"/>
        </w:rPr>
        <w:t xml:space="preserve">уточнить списки домовладельцев и квартиросъемщиков, предназначенные </w:t>
      </w:r>
      <w:r>
        <w:rPr>
          <w:color w:val="000000"/>
          <w:spacing w:val="-1"/>
          <w:szCs w:val="28"/>
        </w:rPr>
        <w:t>для размещения эваконаселения;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29"/>
        <w:ind w:firstLine="709"/>
        <w:jc w:val="both"/>
        <w:rPr>
          <w:color w:val="000000"/>
          <w:szCs w:val="28"/>
        </w:rPr>
      </w:pPr>
      <w:r>
        <w:rPr>
          <w:color w:val="000000"/>
          <w:spacing w:val="9"/>
          <w:szCs w:val="28"/>
        </w:rPr>
        <w:t xml:space="preserve">организовать отправку, сопровождение и размещение эвакуируемого </w:t>
      </w:r>
      <w:r>
        <w:rPr>
          <w:color w:val="000000"/>
          <w:spacing w:val="-2"/>
          <w:szCs w:val="28"/>
        </w:rPr>
        <w:t>населения;</w:t>
      </w:r>
    </w:p>
    <w:p w:rsidR="00C1660F" w:rsidRDefault="00C1660F" w:rsidP="00317968">
      <w:pPr>
        <w:widowControl w:val="0"/>
        <w:numPr>
          <w:ilvl w:val="0"/>
          <w:numId w:val="5"/>
        </w:numPr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pacing w:val="6"/>
          <w:szCs w:val="28"/>
        </w:rPr>
        <w:t xml:space="preserve">выполнить практические мероприятия по комплектованию групп  </w:t>
      </w:r>
      <w:r>
        <w:rPr>
          <w:color w:val="000000"/>
          <w:spacing w:val="-1"/>
          <w:szCs w:val="28"/>
        </w:rPr>
        <w:t>эвакуируемых, сопровождающих в места расселения и оказания помощи в их размещении в порядке подселения в дома местных жителей.</w:t>
      </w:r>
    </w:p>
    <w:p w:rsidR="00C1660F" w:rsidRDefault="00C1660F" w:rsidP="0023395E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9"/>
        <w:jc w:val="both"/>
        <w:rPr>
          <w:color w:val="000000"/>
          <w:szCs w:val="28"/>
        </w:rPr>
      </w:pPr>
    </w:p>
    <w:p w:rsidR="00C1660F" w:rsidRPr="00930B9B" w:rsidRDefault="00C1660F" w:rsidP="0023395E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9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6. Начальник группы охраны общественного </w:t>
      </w:r>
      <w:r w:rsidRPr="00930B9B">
        <w:rPr>
          <w:b/>
          <w:color w:val="000000"/>
          <w:szCs w:val="28"/>
        </w:rPr>
        <w:t>порядка</w:t>
      </w:r>
    </w:p>
    <w:p w:rsidR="00C1660F" w:rsidRPr="00930B9B" w:rsidRDefault="00C1660F" w:rsidP="0023395E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9"/>
        <w:jc w:val="center"/>
        <w:rPr>
          <w:b/>
          <w:color w:val="000000"/>
          <w:szCs w:val="28"/>
        </w:rPr>
      </w:pPr>
    </w:p>
    <w:p w:rsidR="00C1660F" w:rsidRDefault="00C1660F" w:rsidP="0023395E">
      <w:pPr>
        <w:widowControl w:val="0"/>
        <w:shd w:val="clear" w:color="auto" w:fill="FFFFFF"/>
        <w:tabs>
          <w:tab w:val="left" w:pos="341"/>
          <w:tab w:val="left" w:pos="426"/>
        </w:tabs>
        <w:autoSpaceDE w:val="0"/>
        <w:autoSpaceDN w:val="0"/>
        <w:adjustRightInd w:val="0"/>
        <w:spacing w:before="19"/>
        <w:ind w:firstLine="709"/>
        <w:jc w:val="both"/>
      </w:pPr>
      <w:r>
        <w:rPr>
          <w:color w:val="000000"/>
          <w:szCs w:val="28"/>
        </w:rPr>
        <w:t xml:space="preserve">Начальник группы охраны общественного порядка подчиняется </w:t>
      </w:r>
      <w:r>
        <w:rPr>
          <w:color w:val="000000"/>
          <w:spacing w:val="-1"/>
          <w:szCs w:val="28"/>
        </w:rPr>
        <w:t xml:space="preserve">начальнику ПЭП и его заместителю и отвечает за организацию общественного </w:t>
      </w:r>
      <w:r>
        <w:rPr>
          <w:color w:val="000000"/>
          <w:spacing w:val="13"/>
          <w:szCs w:val="28"/>
        </w:rPr>
        <w:t xml:space="preserve">порядка на ПЭП, в районе пункта высадки эвакуируемого населения,   а также </w:t>
      </w:r>
      <w:r>
        <w:rPr>
          <w:color w:val="000000"/>
          <w:spacing w:val="-1"/>
          <w:szCs w:val="28"/>
        </w:rPr>
        <w:t>регулирования движения автотранспорта и пеших колонн.</w:t>
      </w:r>
    </w:p>
    <w:p w:rsidR="00C1660F" w:rsidRDefault="00C1660F" w:rsidP="00F25498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pacing w:val="-5"/>
          <w:szCs w:val="28"/>
        </w:rPr>
        <w:t>ОН ОБЯЗАН:</w:t>
      </w:r>
    </w:p>
    <w:p w:rsidR="00C1660F" w:rsidRDefault="00C1660F" w:rsidP="00F2549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11"/>
          <w:szCs w:val="28"/>
        </w:rPr>
        <w:t xml:space="preserve">по распоряжению начальника муниципальной службы ООП своевременно </w:t>
      </w:r>
      <w:r>
        <w:rPr>
          <w:color w:val="000000"/>
          <w:spacing w:val="-1"/>
          <w:szCs w:val="28"/>
        </w:rPr>
        <w:t>обеспечить прибытие личного состава группы на ПЭП;</w:t>
      </w:r>
    </w:p>
    <w:p w:rsidR="00C1660F" w:rsidRDefault="00C1660F" w:rsidP="0031796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 xml:space="preserve">обеспечить поддержание общественного порядка на ПЭП, в районе пункта </w:t>
      </w:r>
      <w:r>
        <w:rPr>
          <w:color w:val="000000"/>
          <w:spacing w:val="12"/>
          <w:szCs w:val="28"/>
        </w:rPr>
        <w:t xml:space="preserve">высадки эвакуируемого населения, укрытие населения                            по сигналам ГО в защитных </w:t>
      </w:r>
      <w:r>
        <w:rPr>
          <w:color w:val="000000"/>
          <w:spacing w:val="-3"/>
          <w:szCs w:val="28"/>
        </w:rPr>
        <w:t>сооружениях;</w:t>
      </w:r>
    </w:p>
    <w:p w:rsidR="00C1660F" w:rsidRDefault="00C1660F" w:rsidP="0031796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6"/>
          <w:szCs w:val="28"/>
        </w:rPr>
        <w:t xml:space="preserve">организовать регулирование и обеспечение безопасности  движения </w:t>
      </w:r>
      <w:r>
        <w:rPr>
          <w:color w:val="000000"/>
          <w:spacing w:val="3"/>
          <w:szCs w:val="28"/>
        </w:rPr>
        <w:t xml:space="preserve">автоколонн, прибывших на ПЭП и в пути следования в места расселения </w:t>
      </w:r>
      <w:r>
        <w:rPr>
          <w:color w:val="000000"/>
          <w:spacing w:val="-1"/>
          <w:szCs w:val="28"/>
        </w:rPr>
        <w:t>эваконаселения;</w:t>
      </w:r>
    </w:p>
    <w:p w:rsidR="00C1660F" w:rsidRDefault="00C1660F" w:rsidP="0031796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5"/>
          <w:szCs w:val="28"/>
        </w:rPr>
        <w:t xml:space="preserve">проводить мероприятия по предупреждению и пресечению возможных </w:t>
      </w:r>
      <w:r>
        <w:rPr>
          <w:color w:val="000000"/>
          <w:spacing w:val="3"/>
          <w:szCs w:val="28"/>
        </w:rPr>
        <w:t xml:space="preserve">беспорядков, паники, ложных и провокационных слухов, мародерства и </w:t>
      </w:r>
      <w:r>
        <w:rPr>
          <w:color w:val="000000"/>
          <w:spacing w:val="-2"/>
          <w:szCs w:val="28"/>
        </w:rPr>
        <w:t>других преступлений;</w:t>
      </w:r>
    </w:p>
    <w:p w:rsidR="00C1660F" w:rsidRPr="00F25498" w:rsidRDefault="00C1660F" w:rsidP="0031796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осуществлять контроль за соблюдением режима светомаскировки.</w:t>
      </w:r>
    </w:p>
    <w:p w:rsidR="00C1660F" w:rsidRDefault="00C1660F" w:rsidP="00F25498">
      <w:pPr>
        <w:widowControl w:val="0"/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5"/>
        <w:jc w:val="both"/>
        <w:rPr>
          <w:color w:val="000000"/>
          <w:spacing w:val="-1"/>
          <w:szCs w:val="28"/>
        </w:rPr>
      </w:pPr>
    </w:p>
    <w:p w:rsidR="00C1660F" w:rsidRDefault="00C1660F" w:rsidP="00F25498">
      <w:pPr>
        <w:widowControl w:val="0"/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5"/>
        <w:jc w:val="center"/>
        <w:rPr>
          <w:b/>
          <w:color w:val="000000"/>
          <w:szCs w:val="28"/>
        </w:rPr>
      </w:pPr>
    </w:p>
    <w:p w:rsidR="00C1660F" w:rsidRDefault="00C1660F" w:rsidP="00F25498">
      <w:pPr>
        <w:widowControl w:val="0"/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5"/>
        <w:jc w:val="center"/>
        <w:rPr>
          <w:b/>
          <w:color w:val="000000"/>
          <w:szCs w:val="28"/>
        </w:rPr>
      </w:pPr>
    </w:p>
    <w:p w:rsidR="00C1660F" w:rsidRDefault="00C1660F" w:rsidP="00F25498">
      <w:pPr>
        <w:widowControl w:val="0"/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5"/>
        <w:jc w:val="center"/>
        <w:rPr>
          <w:b/>
          <w:color w:val="000000"/>
          <w:szCs w:val="28"/>
        </w:rPr>
      </w:pPr>
    </w:p>
    <w:p w:rsidR="00C1660F" w:rsidRDefault="00C1660F" w:rsidP="00F25498">
      <w:pPr>
        <w:widowControl w:val="0"/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5"/>
        <w:jc w:val="center"/>
        <w:rPr>
          <w:b/>
          <w:color w:val="000000"/>
          <w:szCs w:val="28"/>
        </w:rPr>
      </w:pPr>
    </w:p>
    <w:p w:rsidR="00C1660F" w:rsidRPr="00930B9B" w:rsidRDefault="00C1660F" w:rsidP="00F25498">
      <w:pPr>
        <w:widowControl w:val="0"/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5"/>
        <w:jc w:val="center"/>
        <w:rPr>
          <w:b/>
          <w:color w:val="000000"/>
          <w:spacing w:val="-1"/>
          <w:szCs w:val="28"/>
        </w:rPr>
      </w:pPr>
      <w:r w:rsidRPr="00930B9B">
        <w:rPr>
          <w:b/>
          <w:color w:val="000000"/>
          <w:szCs w:val="28"/>
        </w:rPr>
        <w:t>7.</w:t>
      </w:r>
      <w:r w:rsidRPr="00930B9B">
        <w:rPr>
          <w:b/>
          <w:color w:val="000000"/>
          <w:szCs w:val="28"/>
        </w:rPr>
        <w:tab/>
        <w:t>Начальник медицинского пункта</w:t>
      </w:r>
    </w:p>
    <w:p w:rsidR="00C1660F" w:rsidRDefault="00C1660F" w:rsidP="00F25498">
      <w:pPr>
        <w:widowControl w:val="0"/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5"/>
        <w:jc w:val="center"/>
        <w:rPr>
          <w:color w:val="000000"/>
          <w:szCs w:val="28"/>
        </w:rPr>
      </w:pPr>
    </w:p>
    <w:p w:rsidR="00C1660F" w:rsidRDefault="00C1660F" w:rsidP="00F25498">
      <w:pPr>
        <w:shd w:val="clear" w:color="auto" w:fill="FFFFFF"/>
        <w:tabs>
          <w:tab w:val="left" w:pos="298"/>
          <w:tab w:val="left" w:pos="426"/>
        </w:tabs>
        <w:spacing w:before="53"/>
        <w:ind w:right="-1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Начальник медицинского пункта подчиняется начальнику ПЭП и его заместителю и отвечает за организацию медицинского обеспечения на ПЭП               и оказание первой медицинской помощи эваконаселению и работникам ПЭП. </w:t>
      </w:r>
    </w:p>
    <w:p w:rsidR="00C1660F" w:rsidRDefault="00C1660F" w:rsidP="00317968">
      <w:pPr>
        <w:shd w:val="clear" w:color="auto" w:fill="FFFFFF"/>
        <w:tabs>
          <w:tab w:val="left" w:pos="298"/>
          <w:tab w:val="left" w:pos="426"/>
        </w:tabs>
        <w:spacing w:before="53"/>
        <w:ind w:right="1114" w:firstLine="709"/>
        <w:jc w:val="both"/>
      </w:pPr>
      <w:r>
        <w:rPr>
          <w:color w:val="000000"/>
          <w:spacing w:val="-5"/>
          <w:szCs w:val="28"/>
        </w:rPr>
        <w:t>ОН ОБЯЗАН:</w:t>
      </w:r>
    </w:p>
    <w:p w:rsidR="00C1660F" w:rsidRDefault="00C1660F" w:rsidP="00D841B6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10"/>
          <w:szCs w:val="28"/>
        </w:rPr>
        <w:t xml:space="preserve">своевременно прибыть на ПЭП, развернуть медицинский пункт и </w:t>
      </w:r>
      <w:r>
        <w:rPr>
          <w:color w:val="000000"/>
          <w:spacing w:val="-1"/>
          <w:szCs w:val="28"/>
        </w:rPr>
        <w:t>организовать его работу;</w:t>
      </w:r>
    </w:p>
    <w:p w:rsidR="00C1660F" w:rsidRDefault="00C1660F" w:rsidP="0031796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i/>
          <w:iCs/>
          <w:color w:val="000000"/>
          <w:szCs w:val="28"/>
        </w:rPr>
      </w:pPr>
      <w:r>
        <w:rPr>
          <w:color w:val="000000"/>
          <w:spacing w:val="14"/>
          <w:szCs w:val="28"/>
        </w:rPr>
        <w:t xml:space="preserve">поддерживать связь с лечебными учреждениями и службой скорой </w:t>
      </w:r>
      <w:r>
        <w:rPr>
          <w:color w:val="000000"/>
          <w:spacing w:val="-3"/>
          <w:szCs w:val="28"/>
        </w:rPr>
        <w:t>помощи;</w:t>
      </w:r>
    </w:p>
    <w:p w:rsidR="00C1660F" w:rsidRDefault="00C1660F" w:rsidP="0031796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2"/>
          <w:szCs w:val="28"/>
        </w:rPr>
        <w:t xml:space="preserve">оказывать первую медицинскую помощь заболевшим эвакуированным, </w:t>
      </w:r>
      <w:r>
        <w:rPr>
          <w:color w:val="000000"/>
          <w:spacing w:val="-1"/>
          <w:szCs w:val="28"/>
        </w:rPr>
        <w:t>тяжело больных направлять дежурным автомобилем                           в больницу;</w:t>
      </w:r>
    </w:p>
    <w:p w:rsidR="00C1660F" w:rsidRDefault="00C1660F" w:rsidP="0031796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24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осуществлять контроль за санитарным состоянием на ПЭП;</w:t>
      </w:r>
    </w:p>
    <w:p w:rsidR="00C1660F" w:rsidRDefault="00C1660F" w:rsidP="0031796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pacing w:val="1"/>
          <w:szCs w:val="28"/>
        </w:rPr>
        <w:t xml:space="preserve">выявлять инфекционных больных и направлять их в стационар лечебных </w:t>
      </w:r>
      <w:r>
        <w:rPr>
          <w:color w:val="000000"/>
          <w:spacing w:val="-2"/>
          <w:szCs w:val="28"/>
        </w:rPr>
        <w:t>учреждений;</w:t>
      </w:r>
    </w:p>
    <w:p w:rsidR="00C1660F" w:rsidRDefault="00C1660F" w:rsidP="00317968">
      <w:pPr>
        <w:widowControl w:val="0"/>
        <w:numPr>
          <w:ilvl w:val="0"/>
          <w:numId w:val="6"/>
        </w:numPr>
        <w:shd w:val="clear" w:color="auto" w:fill="FFFFFF"/>
        <w:tabs>
          <w:tab w:val="left" w:pos="350"/>
          <w:tab w:val="left" w:pos="426"/>
        </w:tabs>
        <w:autoSpaceDE w:val="0"/>
        <w:autoSpaceDN w:val="0"/>
        <w:adjustRightInd w:val="0"/>
        <w:spacing w:before="24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о проделанной работе докладывать начальнику ПЭП.</w:t>
      </w:r>
    </w:p>
    <w:p w:rsidR="00C1660F" w:rsidRDefault="00C1660F" w:rsidP="00D841B6">
      <w:pPr>
        <w:shd w:val="clear" w:color="auto" w:fill="FFFFFF"/>
        <w:tabs>
          <w:tab w:val="left" w:pos="298"/>
          <w:tab w:val="left" w:pos="426"/>
        </w:tabs>
        <w:jc w:val="center"/>
        <w:rPr>
          <w:b/>
          <w:color w:val="000000"/>
          <w:szCs w:val="28"/>
        </w:rPr>
      </w:pPr>
    </w:p>
    <w:p w:rsidR="00C1660F" w:rsidRPr="00930B9B" w:rsidRDefault="00C1660F" w:rsidP="00D841B6">
      <w:pPr>
        <w:shd w:val="clear" w:color="auto" w:fill="FFFFFF"/>
        <w:tabs>
          <w:tab w:val="left" w:pos="298"/>
          <w:tab w:val="left" w:pos="426"/>
        </w:tabs>
        <w:jc w:val="center"/>
        <w:rPr>
          <w:b/>
          <w:color w:val="000000"/>
          <w:spacing w:val="-1"/>
          <w:szCs w:val="28"/>
        </w:rPr>
      </w:pPr>
      <w:r w:rsidRPr="00930B9B">
        <w:rPr>
          <w:b/>
          <w:color w:val="000000"/>
          <w:szCs w:val="28"/>
        </w:rPr>
        <w:t>8.</w:t>
      </w:r>
      <w:r w:rsidRPr="00930B9B">
        <w:rPr>
          <w:b/>
          <w:color w:val="000000"/>
          <w:szCs w:val="28"/>
        </w:rPr>
        <w:tab/>
      </w:r>
      <w:r w:rsidRPr="00930B9B">
        <w:rPr>
          <w:b/>
          <w:color w:val="000000"/>
          <w:spacing w:val="-1"/>
          <w:szCs w:val="28"/>
        </w:rPr>
        <w:t>Заведующий комнатой матери и ребенка</w:t>
      </w:r>
    </w:p>
    <w:p w:rsidR="00C1660F" w:rsidRDefault="00C1660F" w:rsidP="00D841B6">
      <w:pPr>
        <w:shd w:val="clear" w:color="auto" w:fill="FFFFFF"/>
        <w:tabs>
          <w:tab w:val="left" w:pos="298"/>
          <w:tab w:val="left" w:pos="426"/>
        </w:tabs>
        <w:jc w:val="center"/>
        <w:rPr>
          <w:color w:val="000000"/>
          <w:szCs w:val="28"/>
        </w:rPr>
      </w:pPr>
    </w:p>
    <w:p w:rsidR="00C1660F" w:rsidRDefault="00C1660F" w:rsidP="00D841B6">
      <w:pPr>
        <w:shd w:val="clear" w:color="auto" w:fill="FFFFFF"/>
        <w:tabs>
          <w:tab w:val="left" w:pos="298"/>
          <w:tab w:val="left" w:pos="426"/>
        </w:tabs>
        <w:ind w:firstLine="709"/>
        <w:jc w:val="both"/>
      </w:pPr>
      <w:r>
        <w:rPr>
          <w:color w:val="000000"/>
          <w:spacing w:val="-1"/>
          <w:szCs w:val="28"/>
        </w:rPr>
        <w:t xml:space="preserve">Заведующий комнатой матери и ребенка подчиняется начальнику ПЭП       и его </w:t>
      </w:r>
      <w:r>
        <w:rPr>
          <w:color w:val="000000"/>
          <w:spacing w:val="-2"/>
          <w:szCs w:val="28"/>
        </w:rPr>
        <w:t>заместителю и отвечает за организацию работы комнаты матери и ребёнка и создание условий матерям по уходу за грудными детьми.</w:t>
      </w:r>
    </w:p>
    <w:p w:rsidR="00C1660F" w:rsidRDefault="00C1660F" w:rsidP="00D841B6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pacing w:val="-5"/>
          <w:szCs w:val="28"/>
        </w:rPr>
        <w:t>ОН ОБЯЗАН:</w:t>
      </w:r>
    </w:p>
    <w:p w:rsidR="00C1660F" w:rsidRDefault="00C1660F" w:rsidP="00317968">
      <w:pPr>
        <w:shd w:val="clear" w:color="auto" w:fill="FFFFFF"/>
        <w:tabs>
          <w:tab w:val="left" w:pos="350"/>
          <w:tab w:val="left" w:pos="426"/>
        </w:tabs>
        <w:ind w:firstLine="709"/>
        <w:jc w:val="both"/>
      </w:pPr>
      <w:r>
        <w:rPr>
          <w:color w:val="000000"/>
          <w:szCs w:val="28"/>
        </w:rPr>
        <w:t>- подготовить помещение для временного размещения детей с матерями;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6"/>
          <w:szCs w:val="28"/>
        </w:rPr>
        <w:t xml:space="preserve">обеспечить спальными принадлежностями (кроватями, раскладушками и </w:t>
      </w:r>
      <w:r>
        <w:rPr>
          <w:color w:val="000000"/>
          <w:spacing w:val="8"/>
          <w:szCs w:val="28"/>
        </w:rPr>
        <w:t xml:space="preserve">постельным бельем), кипяченой питьевой водой, питанием и набором </w:t>
      </w:r>
      <w:r>
        <w:rPr>
          <w:color w:val="000000"/>
          <w:spacing w:val="-2"/>
          <w:szCs w:val="28"/>
        </w:rPr>
        <w:t>детских игрушек;</w:t>
      </w:r>
    </w:p>
    <w:p w:rsidR="00C1660F" w:rsidRPr="00C27C53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8"/>
          <w:szCs w:val="28"/>
        </w:rPr>
        <w:t xml:space="preserve">своевременно сообщать о заболевании детей начальнику медицинского пункта ПЭП для проведения осмотра, а при </w:t>
      </w:r>
      <w:r>
        <w:rPr>
          <w:color w:val="000000"/>
          <w:spacing w:val="-1"/>
          <w:szCs w:val="28"/>
        </w:rPr>
        <w:t>необходимости госпитализации оказывать практическую помощь.</w:t>
      </w:r>
    </w:p>
    <w:p w:rsidR="00C1660F" w:rsidRPr="00D841B6" w:rsidRDefault="00C1660F" w:rsidP="00C27C53">
      <w:pPr>
        <w:widowControl w:val="0"/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jc w:val="both"/>
        <w:rPr>
          <w:color w:val="000000"/>
          <w:szCs w:val="28"/>
        </w:rPr>
      </w:pPr>
    </w:p>
    <w:p w:rsidR="00C1660F" w:rsidRPr="00C27C53" w:rsidRDefault="00C1660F" w:rsidP="00D841B6">
      <w:pPr>
        <w:widowControl w:val="0"/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r w:rsidRPr="00C27C53">
        <w:rPr>
          <w:b/>
          <w:color w:val="000000"/>
          <w:szCs w:val="28"/>
        </w:rPr>
        <w:t>9. Комендант приемного эвакуационного пункта</w:t>
      </w:r>
    </w:p>
    <w:p w:rsidR="00C1660F" w:rsidRPr="00D841B6" w:rsidRDefault="00C1660F" w:rsidP="00D841B6">
      <w:pPr>
        <w:widowControl w:val="0"/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C1660F" w:rsidRDefault="00C1660F" w:rsidP="00D841B6">
      <w:pPr>
        <w:shd w:val="clear" w:color="auto" w:fill="FFFFFF"/>
        <w:tabs>
          <w:tab w:val="left" w:pos="426"/>
        </w:tabs>
        <w:ind w:right="10" w:firstLine="709"/>
        <w:jc w:val="both"/>
      </w:pPr>
      <w:r>
        <w:rPr>
          <w:color w:val="000000"/>
          <w:szCs w:val="28"/>
        </w:rPr>
        <w:t xml:space="preserve">Комендант приемного эвакуационного пункта подчиняется </w:t>
      </w:r>
      <w:r>
        <w:rPr>
          <w:color w:val="000000"/>
          <w:spacing w:val="5"/>
          <w:szCs w:val="28"/>
        </w:rPr>
        <w:t xml:space="preserve">начальнику ПЭП и его заместителю и </w:t>
      </w:r>
      <w:r>
        <w:rPr>
          <w:color w:val="000000"/>
          <w:spacing w:val="-1"/>
          <w:szCs w:val="28"/>
        </w:rPr>
        <w:t xml:space="preserve">отвечает за обеспечение минимально необходимых условий для отдыха </w:t>
      </w:r>
      <w:r>
        <w:rPr>
          <w:color w:val="000000"/>
          <w:spacing w:val="-3"/>
          <w:szCs w:val="28"/>
        </w:rPr>
        <w:t>эвакуируемых на ПЭП.</w:t>
      </w:r>
    </w:p>
    <w:p w:rsidR="00C1660F" w:rsidRDefault="00C1660F" w:rsidP="00317968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pacing w:val="-5"/>
          <w:szCs w:val="28"/>
        </w:rPr>
        <w:t>ОН ОБЯЗАН: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знать план (схему) помещений ПЭП, места для укрытия людей;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29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участвовать в оповещении и сборе личного состава ПЭП;</w:t>
      </w:r>
    </w:p>
    <w:p w:rsidR="00C1660F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10"/>
        <w:ind w:firstLine="709"/>
        <w:jc w:val="both"/>
        <w:rPr>
          <w:color w:val="000000"/>
          <w:szCs w:val="28"/>
        </w:rPr>
      </w:pPr>
      <w:r>
        <w:rPr>
          <w:color w:val="000000"/>
          <w:spacing w:val="10"/>
          <w:szCs w:val="28"/>
        </w:rPr>
        <w:t xml:space="preserve">готовить помещения для развертывания ПЭП, обеспечить его </w:t>
      </w:r>
      <w:r>
        <w:rPr>
          <w:color w:val="000000"/>
          <w:spacing w:val="-1"/>
          <w:szCs w:val="28"/>
        </w:rPr>
        <w:t>необходимым оборудованием и имуществом;</w:t>
      </w:r>
    </w:p>
    <w:p w:rsidR="00C1660F" w:rsidRPr="008C1251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10"/>
          <w:szCs w:val="28"/>
        </w:rPr>
        <w:t xml:space="preserve">проверить и установить связь с территориальным отделом, эвакоприемной комиссией муниципального округа и </w:t>
      </w:r>
      <w:r>
        <w:rPr>
          <w:color w:val="000000"/>
          <w:spacing w:val="-1"/>
          <w:szCs w:val="28"/>
        </w:rPr>
        <w:t>руководителями организаций;</w:t>
      </w:r>
    </w:p>
    <w:p w:rsidR="00C1660F" w:rsidRPr="008C1251" w:rsidRDefault="00C1660F" w:rsidP="00317968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следить за порядком и санитарным состоянием на территории ПЭП                  и выделенных укрытиях.</w:t>
      </w:r>
    </w:p>
    <w:p w:rsidR="00C1660F" w:rsidRDefault="00C1660F" w:rsidP="008C1251">
      <w:pPr>
        <w:widowControl w:val="0"/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5"/>
        <w:jc w:val="both"/>
        <w:rPr>
          <w:color w:val="000000"/>
          <w:spacing w:val="-1"/>
          <w:szCs w:val="28"/>
        </w:rPr>
      </w:pPr>
    </w:p>
    <w:p w:rsidR="00C1660F" w:rsidRPr="00930B9B" w:rsidRDefault="00C1660F" w:rsidP="008C1251">
      <w:pPr>
        <w:widowControl w:val="0"/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5"/>
        <w:jc w:val="center"/>
        <w:rPr>
          <w:b/>
          <w:color w:val="000000"/>
          <w:spacing w:val="-1"/>
          <w:szCs w:val="28"/>
        </w:rPr>
      </w:pPr>
      <w:r w:rsidRPr="00930B9B">
        <w:rPr>
          <w:b/>
          <w:color w:val="000000"/>
          <w:spacing w:val="-1"/>
          <w:szCs w:val="28"/>
        </w:rPr>
        <w:t>10. Обязанности начальника стола справок</w:t>
      </w:r>
    </w:p>
    <w:p w:rsidR="00C1660F" w:rsidRDefault="00C1660F" w:rsidP="008C1251">
      <w:pPr>
        <w:widowControl w:val="0"/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5"/>
        <w:jc w:val="center"/>
        <w:rPr>
          <w:color w:val="000000"/>
          <w:spacing w:val="-1"/>
          <w:szCs w:val="28"/>
        </w:rPr>
      </w:pPr>
    </w:p>
    <w:p w:rsidR="00C1660F" w:rsidRDefault="00C1660F" w:rsidP="008C1251">
      <w:pPr>
        <w:widowControl w:val="0"/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Начальник стола справок подчиняется начальнику ПЭП и его заместителю и отвечает за организацию справочной и консультационной работы на ПЭП.</w:t>
      </w:r>
    </w:p>
    <w:p w:rsidR="00C1660F" w:rsidRDefault="00C1660F" w:rsidP="008C1251">
      <w:pPr>
        <w:widowControl w:val="0"/>
        <w:shd w:val="clear" w:color="auto" w:fill="FFFFFF"/>
        <w:tabs>
          <w:tab w:val="left" w:pos="336"/>
          <w:tab w:val="left" w:pos="426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ОН ОБЯЗАН:</w:t>
      </w:r>
    </w:p>
    <w:p w:rsidR="00C1660F" w:rsidRPr="00BC06B6" w:rsidRDefault="00C1660F" w:rsidP="008C1251">
      <w:pPr>
        <w:pStyle w:val="BodyTextIndent2"/>
        <w:spacing w:after="0" w:line="240" w:lineRule="auto"/>
        <w:ind w:left="0" w:firstLine="709"/>
        <w:jc w:val="both"/>
        <w:rPr>
          <w:b/>
          <w:szCs w:val="28"/>
        </w:rPr>
      </w:pPr>
      <w:r w:rsidRPr="00BC06B6">
        <w:rPr>
          <w:b/>
          <w:szCs w:val="28"/>
        </w:rPr>
        <w:t>а) В режиме повседневной деятельности:</w:t>
      </w:r>
    </w:p>
    <w:p w:rsidR="00C1660F" w:rsidRDefault="00C1660F" w:rsidP="00311D76">
      <w:pPr>
        <w:ind w:firstLine="709"/>
        <w:jc w:val="both"/>
        <w:rPr>
          <w:szCs w:val="28"/>
        </w:rPr>
      </w:pPr>
      <w:r>
        <w:rPr>
          <w:szCs w:val="28"/>
        </w:rPr>
        <w:t>- подготовить адреса и номера телефонов КЧС и ОПБ муниципального округа, эвакуационной комиссии, отдела гражданской обороны, чрезвычайных ситуаций, общественной безопасности и мобилизационной подготовки администрации муниципального округа, ближайших ПЭП, лечебных учреждений, торговых точек, мест общественного питания, пунктов выдачи денежных средств и отделений связи.</w:t>
      </w:r>
    </w:p>
    <w:p w:rsidR="00C1660F" w:rsidRPr="00BC06B6" w:rsidRDefault="00C1660F" w:rsidP="008C1251">
      <w:pPr>
        <w:widowControl w:val="0"/>
        <w:ind w:left="709"/>
        <w:jc w:val="both"/>
        <w:rPr>
          <w:b/>
          <w:szCs w:val="28"/>
        </w:rPr>
      </w:pPr>
      <w:r w:rsidRPr="00BC06B6">
        <w:rPr>
          <w:b/>
          <w:szCs w:val="28"/>
        </w:rPr>
        <w:t>б) При получении распоряжения на развертывание ПЭП:</w:t>
      </w:r>
    </w:p>
    <w:p w:rsidR="00C1660F" w:rsidRPr="00311D76" w:rsidRDefault="00C1660F" w:rsidP="00311D76">
      <w:pPr>
        <w:pStyle w:val="BodyTextIndent"/>
        <w:ind w:left="0" w:firstLine="709"/>
        <w:rPr>
          <w:sz w:val="28"/>
          <w:szCs w:val="28"/>
        </w:rPr>
      </w:pPr>
      <w:r w:rsidRPr="00311D76">
        <w:rPr>
          <w:sz w:val="28"/>
          <w:szCs w:val="28"/>
        </w:rPr>
        <w:t>- получить задачу у начальника ПЭП;</w:t>
      </w:r>
    </w:p>
    <w:p w:rsidR="00C1660F" w:rsidRDefault="00C1660F" w:rsidP="00311D76">
      <w:pPr>
        <w:ind w:firstLine="709"/>
        <w:jc w:val="both"/>
        <w:rPr>
          <w:szCs w:val="28"/>
        </w:rPr>
      </w:pPr>
      <w:r>
        <w:rPr>
          <w:szCs w:val="28"/>
        </w:rPr>
        <w:t>- поставить задачу работнику стола справок и контролировать                               ее выполнение;</w:t>
      </w:r>
    </w:p>
    <w:p w:rsidR="00C1660F" w:rsidRDefault="00C1660F" w:rsidP="00311D76">
      <w:pPr>
        <w:ind w:firstLine="709"/>
        <w:jc w:val="both"/>
        <w:rPr>
          <w:szCs w:val="28"/>
        </w:rPr>
      </w:pPr>
      <w:r>
        <w:rPr>
          <w:szCs w:val="28"/>
        </w:rPr>
        <w:t>- организовать подготовку рабочего места работника стола справок;</w:t>
      </w:r>
    </w:p>
    <w:p w:rsidR="00C1660F" w:rsidRDefault="00C1660F" w:rsidP="00311D76">
      <w:pPr>
        <w:ind w:firstLine="709"/>
        <w:jc w:val="both"/>
        <w:rPr>
          <w:szCs w:val="28"/>
        </w:rPr>
      </w:pPr>
      <w:r>
        <w:rPr>
          <w:szCs w:val="28"/>
        </w:rPr>
        <w:t>- доложить о готовности стола справок к работе;</w:t>
      </w:r>
    </w:p>
    <w:p w:rsidR="00C1660F" w:rsidRDefault="00C1660F" w:rsidP="00311D76">
      <w:pPr>
        <w:ind w:firstLine="709"/>
        <w:jc w:val="both"/>
        <w:rPr>
          <w:szCs w:val="28"/>
        </w:rPr>
      </w:pPr>
      <w:r>
        <w:rPr>
          <w:szCs w:val="28"/>
        </w:rPr>
        <w:t>- уточнить адреса и номера телефонов КЧС и ОПБ, эвакуационной  комиссии, отдела гражданской обороны, чрезвычайных ситуаций, общественной безопасности и мобилизационной подготовки администрации муниципального округа, ближайших ПЭП, лечебных учреждений, торговых точек, мест общественного питания, пунктов выдачи денежных средств                                   и отделений связи;</w:t>
      </w:r>
    </w:p>
    <w:p w:rsidR="00C1660F" w:rsidRDefault="00C1660F" w:rsidP="00311D76">
      <w:pPr>
        <w:ind w:firstLine="709"/>
        <w:jc w:val="both"/>
        <w:rPr>
          <w:szCs w:val="28"/>
        </w:rPr>
      </w:pPr>
      <w:r>
        <w:rPr>
          <w:szCs w:val="28"/>
        </w:rPr>
        <w:t>- представлять информацию эвакуируемому населению о порядке работы ПЭП, нахождении пункта питания, лечебных учреждений, отделений связи и сберкасс, о порядке работы предприятий коммунально-бытового обслуживания населения и их местонахождении и другую информацию;</w:t>
      </w:r>
    </w:p>
    <w:p w:rsidR="00C1660F" w:rsidRDefault="00C1660F" w:rsidP="00311D76">
      <w:pPr>
        <w:ind w:firstLine="709"/>
        <w:jc w:val="both"/>
        <w:rPr>
          <w:szCs w:val="28"/>
        </w:rPr>
      </w:pPr>
      <w:r>
        <w:rPr>
          <w:szCs w:val="28"/>
        </w:rPr>
        <w:t>- вести журнал регистрации эвакуируемого населения, обратившегося                за справками.</w:t>
      </w:r>
    </w:p>
    <w:p w:rsidR="00C1660F" w:rsidRPr="005767E7" w:rsidRDefault="00C1660F" w:rsidP="00930B9B">
      <w:pPr>
        <w:shd w:val="clear" w:color="auto" w:fill="FFFFFF"/>
        <w:tabs>
          <w:tab w:val="left" w:pos="426"/>
        </w:tabs>
        <w:jc w:val="center"/>
        <w:rPr>
          <w:bCs/>
          <w:color w:val="000000"/>
          <w:spacing w:val="-2"/>
          <w:szCs w:val="28"/>
        </w:rPr>
      </w:pPr>
    </w:p>
    <w:p w:rsidR="00C1660F" w:rsidRPr="00930B9B" w:rsidRDefault="00C1660F" w:rsidP="00930B9B">
      <w:pPr>
        <w:shd w:val="clear" w:color="auto" w:fill="FFFFFF"/>
        <w:tabs>
          <w:tab w:val="left" w:pos="426"/>
        </w:tabs>
        <w:jc w:val="center"/>
        <w:rPr>
          <w:b/>
          <w:bCs/>
          <w:color w:val="000000"/>
          <w:spacing w:val="-3"/>
          <w:szCs w:val="28"/>
        </w:rPr>
      </w:pPr>
      <w:r w:rsidRPr="00930B9B">
        <w:rPr>
          <w:b/>
          <w:bCs/>
          <w:color w:val="000000"/>
          <w:spacing w:val="-2"/>
          <w:szCs w:val="28"/>
          <w:lang w:val="en-US"/>
        </w:rPr>
        <w:t>V</w:t>
      </w:r>
      <w:r w:rsidRPr="00930B9B">
        <w:rPr>
          <w:b/>
          <w:bCs/>
          <w:color w:val="000000"/>
          <w:spacing w:val="-2"/>
          <w:szCs w:val="28"/>
        </w:rPr>
        <w:t xml:space="preserve">.  Документы </w:t>
      </w:r>
      <w:r w:rsidRPr="00930B9B">
        <w:rPr>
          <w:b/>
          <w:bCs/>
          <w:color w:val="000000"/>
          <w:spacing w:val="-3"/>
          <w:szCs w:val="28"/>
        </w:rPr>
        <w:t>приемного эвакопункта и его оборудование</w:t>
      </w:r>
    </w:p>
    <w:p w:rsidR="00C1660F" w:rsidRPr="00311D76" w:rsidRDefault="00C1660F" w:rsidP="00930B9B">
      <w:pPr>
        <w:shd w:val="clear" w:color="auto" w:fill="FFFFFF"/>
        <w:tabs>
          <w:tab w:val="left" w:pos="426"/>
        </w:tabs>
        <w:jc w:val="center"/>
      </w:pPr>
    </w:p>
    <w:p w:rsidR="00C1660F" w:rsidRDefault="00C1660F" w:rsidP="00930B9B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Список администрации ПЭП ( штатно-должностной список)</w:t>
      </w:r>
    </w:p>
    <w:p w:rsidR="00C1660F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Приказ (распоряжение) о назначении администрации ПЭП.</w:t>
      </w:r>
    </w:p>
    <w:p w:rsidR="00C1660F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Функциональные обязанности администрации ПЭП.</w:t>
      </w:r>
    </w:p>
    <w:p w:rsidR="00C1660F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Схема оповещения администрации ПЭП.</w:t>
      </w:r>
    </w:p>
    <w:p w:rsidR="00C1660F" w:rsidRPr="00BC06B6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Схема размещения ПЭП.</w:t>
      </w:r>
    </w:p>
    <w:p w:rsidR="00C1660F" w:rsidRPr="00BC06B6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Схема связи с эвакоорганами</w:t>
      </w:r>
    </w:p>
    <w:p w:rsidR="00C1660F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spacing w:before="14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Календарный план работы ПЭП</w:t>
      </w:r>
    </w:p>
    <w:p w:rsidR="00C1660F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Выписка и плана приема и размещения эваконаселения.</w:t>
      </w:r>
    </w:p>
    <w:p w:rsidR="00C1660F" w:rsidRPr="00BC06B6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2"/>
          <w:szCs w:val="28"/>
        </w:rPr>
        <w:t>Расчет прибытия эваконаселения, прибывающего по плану заблаговременной эвакуации</w:t>
      </w:r>
    </w:p>
    <w:p w:rsidR="00C1660F" w:rsidRPr="00C92A8C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2"/>
          <w:szCs w:val="28"/>
        </w:rPr>
        <w:t>Журнал учета прибытия родителей с малолетними детьми и расселенных в комнате матери и ребенка</w:t>
      </w:r>
    </w:p>
    <w:p w:rsidR="00C1660F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2"/>
          <w:szCs w:val="28"/>
        </w:rPr>
        <w:t>Журнал учета отданных и полученных распоряжений ( сигналов)</w:t>
      </w:r>
    </w:p>
    <w:p w:rsidR="00C1660F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График отправки эваконаселения с ПЭП.</w:t>
      </w:r>
    </w:p>
    <w:p w:rsidR="00C1660F" w:rsidRDefault="00C1660F" w:rsidP="009079F9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754"/>
        </w:tabs>
        <w:autoSpaceDE w:val="0"/>
        <w:autoSpaceDN w:val="0"/>
        <w:adjustRightInd w:val="0"/>
        <w:spacing w:before="5"/>
        <w:ind w:firstLine="709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Журнал учета прибывшего населения.</w:t>
      </w:r>
    </w:p>
    <w:p w:rsidR="00C1660F" w:rsidRDefault="00C1660F" w:rsidP="009079F9">
      <w:pPr>
        <w:shd w:val="clear" w:color="auto" w:fill="FFFFFF"/>
        <w:tabs>
          <w:tab w:val="left" w:pos="426"/>
        </w:tabs>
        <w:ind w:firstLine="709"/>
        <w:jc w:val="both"/>
      </w:pPr>
      <w:r>
        <w:rPr>
          <w:color w:val="000000"/>
          <w:szCs w:val="28"/>
        </w:rPr>
        <w:t>14. Вывески, таблички, указатели.</w:t>
      </w:r>
    </w:p>
    <w:p w:rsidR="00C1660F" w:rsidRDefault="00C1660F" w:rsidP="009079F9">
      <w:pPr>
        <w:shd w:val="clear" w:color="auto" w:fill="FFFFFF"/>
        <w:tabs>
          <w:tab w:val="left" w:pos="426"/>
        </w:tabs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15. Рабочие тетради, авторучки.</w:t>
      </w:r>
    </w:p>
    <w:p w:rsidR="00C1660F" w:rsidRDefault="00C1660F" w:rsidP="009079F9">
      <w:pPr>
        <w:shd w:val="clear" w:color="auto" w:fill="FFFFFF"/>
        <w:tabs>
          <w:tab w:val="left" w:pos="426"/>
        </w:tabs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16. Столы, стулья и другие принадлежности для администрации ПЭП.</w:t>
      </w:r>
    </w:p>
    <w:p w:rsidR="00C1660F" w:rsidRDefault="00C1660F" w:rsidP="009079F9">
      <w:pPr>
        <w:shd w:val="clear" w:color="auto" w:fill="FFFFFF"/>
        <w:tabs>
          <w:tab w:val="left" w:pos="426"/>
        </w:tabs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17. Шанцевый инструмент для уборки помещений и территории.</w:t>
      </w:r>
    </w:p>
    <w:p w:rsidR="00C1660F" w:rsidRDefault="00C1660F" w:rsidP="009079F9">
      <w:pPr>
        <w:shd w:val="clear" w:color="auto" w:fill="FFFFFF"/>
        <w:tabs>
          <w:tab w:val="left" w:pos="426"/>
        </w:tabs>
        <w:spacing w:before="19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18. Моющие и дезинфицирующие средства для поддержания санитарного порядка и личной гигиены.</w:t>
      </w:r>
    </w:p>
    <w:sectPr w:rsidR="00C1660F" w:rsidSect="00930B9B">
      <w:pgSz w:w="11906" w:h="16838"/>
      <w:pgMar w:top="851" w:right="850" w:bottom="851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60F" w:rsidRDefault="00C1660F" w:rsidP="00930B9B">
      <w:r>
        <w:separator/>
      </w:r>
    </w:p>
  </w:endnote>
  <w:endnote w:type="continuationSeparator" w:id="0">
    <w:p w:rsidR="00C1660F" w:rsidRDefault="00C1660F" w:rsidP="0093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60F" w:rsidRDefault="00C1660F" w:rsidP="00930B9B">
      <w:r>
        <w:separator/>
      </w:r>
    </w:p>
  </w:footnote>
  <w:footnote w:type="continuationSeparator" w:id="0">
    <w:p w:rsidR="00C1660F" w:rsidRDefault="00C1660F" w:rsidP="0093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60F" w:rsidRPr="00930B9B" w:rsidRDefault="00C1660F" w:rsidP="00930B9B">
    <w:pPr>
      <w:pStyle w:val="Header"/>
      <w:jc w:val="right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5ABA7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1153502C"/>
    <w:multiLevelType w:val="hybridMultilevel"/>
    <w:tmpl w:val="BB5ADD9A"/>
    <w:lvl w:ilvl="0" w:tplc="290E68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51B19B5"/>
    <w:multiLevelType w:val="singleLevel"/>
    <w:tmpl w:val="DB26C71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4">
    <w:nsid w:val="737403B5"/>
    <w:multiLevelType w:val="singleLevel"/>
    <w:tmpl w:val="B9126FDC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2">
    <w:abstractNumId w:val="4"/>
  </w:num>
  <w:num w:numId="3">
    <w:abstractNumId w:val="4"/>
    <w:lvlOverride w:ilvl="0">
      <w:lvl w:ilvl="0">
        <w:start w:val="6"/>
        <w:numFmt w:val="decimal"/>
        <w:lvlText w:val="%1."/>
        <w:legacy w:legacy="1" w:legacySpace="0" w:legacyIndent="5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7">
    <w:abstractNumId w:val="3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4DB"/>
    <w:rsid w:val="00002B24"/>
    <w:rsid w:val="0002009A"/>
    <w:rsid w:val="00031065"/>
    <w:rsid w:val="00040124"/>
    <w:rsid w:val="00092703"/>
    <w:rsid w:val="000D5135"/>
    <w:rsid w:val="000E5C5D"/>
    <w:rsid w:val="000F037D"/>
    <w:rsid w:val="00102D59"/>
    <w:rsid w:val="00110B3E"/>
    <w:rsid w:val="00112637"/>
    <w:rsid w:val="00123755"/>
    <w:rsid w:val="001623AA"/>
    <w:rsid w:val="00172649"/>
    <w:rsid w:val="001A5453"/>
    <w:rsid w:val="001C046C"/>
    <w:rsid w:val="00206455"/>
    <w:rsid w:val="00213E0A"/>
    <w:rsid w:val="0022538D"/>
    <w:rsid w:val="0023395E"/>
    <w:rsid w:val="00240CF2"/>
    <w:rsid w:val="00245C72"/>
    <w:rsid w:val="00256156"/>
    <w:rsid w:val="002F4A23"/>
    <w:rsid w:val="003044FF"/>
    <w:rsid w:val="00311D76"/>
    <w:rsid w:val="00317968"/>
    <w:rsid w:val="0032449D"/>
    <w:rsid w:val="00352C2C"/>
    <w:rsid w:val="00385C25"/>
    <w:rsid w:val="003C1BA7"/>
    <w:rsid w:val="003E343C"/>
    <w:rsid w:val="00480AF5"/>
    <w:rsid w:val="004861CD"/>
    <w:rsid w:val="004E26BD"/>
    <w:rsid w:val="004F7E98"/>
    <w:rsid w:val="005109C1"/>
    <w:rsid w:val="00527D2A"/>
    <w:rsid w:val="005767E7"/>
    <w:rsid w:val="00587F2E"/>
    <w:rsid w:val="00591A8A"/>
    <w:rsid w:val="005A3881"/>
    <w:rsid w:val="005D56E2"/>
    <w:rsid w:val="00616F1B"/>
    <w:rsid w:val="00632119"/>
    <w:rsid w:val="00650F62"/>
    <w:rsid w:val="006715CA"/>
    <w:rsid w:val="006A28ED"/>
    <w:rsid w:val="006A2B38"/>
    <w:rsid w:val="006C3A7C"/>
    <w:rsid w:val="006D5CBA"/>
    <w:rsid w:val="006D753F"/>
    <w:rsid w:val="0074440D"/>
    <w:rsid w:val="007A2169"/>
    <w:rsid w:val="007B2DD3"/>
    <w:rsid w:val="007F0741"/>
    <w:rsid w:val="007F27BF"/>
    <w:rsid w:val="008576E4"/>
    <w:rsid w:val="00861B14"/>
    <w:rsid w:val="00875D31"/>
    <w:rsid w:val="00891041"/>
    <w:rsid w:val="00896160"/>
    <w:rsid w:val="008977DF"/>
    <w:rsid w:val="008C1251"/>
    <w:rsid w:val="009079F9"/>
    <w:rsid w:val="00910162"/>
    <w:rsid w:val="00910C87"/>
    <w:rsid w:val="00922C40"/>
    <w:rsid w:val="00930B9B"/>
    <w:rsid w:val="009355DA"/>
    <w:rsid w:val="00946F32"/>
    <w:rsid w:val="00954F67"/>
    <w:rsid w:val="00971602"/>
    <w:rsid w:val="009B3851"/>
    <w:rsid w:val="00A01A84"/>
    <w:rsid w:val="00A11679"/>
    <w:rsid w:val="00A23E6B"/>
    <w:rsid w:val="00A62C90"/>
    <w:rsid w:val="00AF3F85"/>
    <w:rsid w:val="00B254DB"/>
    <w:rsid w:val="00B60823"/>
    <w:rsid w:val="00B701BA"/>
    <w:rsid w:val="00BA21A0"/>
    <w:rsid w:val="00BB6859"/>
    <w:rsid w:val="00BC06B6"/>
    <w:rsid w:val="00BD616F"/>
    <w:rsid w:val="00BE651E"/>
    <w:rsid w:val="00C1660F"/>
    <w:rsid w:val="00C217C1"/>
    <w:rsid w:val="00C27C53"/>
    <w:rsid w:val="00C40E91"/>
    <w:rsid w:val="00C55BA8"/>
    <w:rsid w:val="00C86F7F"/>
    <w:rsid w:val="00C92A8C"/>
    <w:rsid w:val="00CC4918"/>
    <w:rsid w:val="00CE2A14"/>
    <w:rsid w:val="00D0495A"/>
    <w:rsid w:val="00D2722A"/>
    <w:rsid w:val="00D64184"/>
    <w:rsid w:val="00D841B6"/>
    <w:rsid w:val="00D96545"/>
    <w:rsid w:val="00DA408A"/>
    <w:rsid w:val="00DC46E2"/>
    <w:rsid w:val="00E25F6B"/>
    <w:rsid w:val="00E45DA9"/>
    <w:rsid w:val="00E47676"/>
    <w:rsid w:val="00E90B2B"/>
    <w:rsid w:val="00EC21E1"/>
    <w:rsid w:val="00F25498"/>
    <w:rsid w:val="00F35912"/>
    <w:rsid w:val="00FA5BCA"/>
    <w:rsid w:val="00FB53D9"/>
    <w:rsid w:val="00FD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453"/>
    <w:rPr>
      <w:rFonts w:ascii="Times New Roman" w:hAnsi="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0E5C5D"/>
    <w:pPr>
      <w:keepNext/>
      <w:numPr>
        <w:numId w:val="2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0E5C5D"/>
    <w:pPr>
      <w:keepNext/>
      <w:numPr>
        <w:ilvl w:val="1"/>
        <w:numId w:val="2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254DB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54DB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B60823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8977D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rsid w:val="008C12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C1251"/>
    <w:rPr>
      <w:rFonts w:ascii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rsid w:val="00930B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30B9B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930B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30B9B"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FB53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5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816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568</TotalTime>
  <Pages>16</Pages>
  <Words>3630</Words>
  <Characters>20697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</dc:creator>
  <cp:keywords/>
  <dc:description/>
  <cp:lastModifiedBy>comp5</cp:lastModifiedBy>
  <cp:revision>18</cp:revision>
  <cp:lastPrinted>2024-09-05T10:37:00Z</cp:lastPrinted>
  <dcterms:created xsi:type="dcterms:W3CDTF">2019-03-05T05:57:00Z</dcterms:created>
  <dcterms:modified xsi:type="dcterms:W3CDTF">2024-09-10T12:42:00Z</dcterms:modified>
</cp:coreProperties>
</file>